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0DA8" w14:textId="77777777" w:rsidR="007F7A53" w:rsidRPr="00826809"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t>POTRDILO O REFERENČNEM PROJEKTU</w:t>
      </w:r>
      <w:r w:rsidRPr="00826809">
        <w:rPr>
          <w:rFonts w:ascii="Univerza Sans" w:eastAsia="Calibri" w:hAnsi="Univerza Sans" w:cs="Arial"/>
          <w:b/>
          <w:bCs/>
          <w:color w:val="000000"/>
          <w:sz w:val="18"/>
          <w:szCs w:val="18"/>
          <w:vertAlign w:val="superscript"/>
          <w:lang w:eastAsia="zh-CN"/>
        </w:rPr>
        <w:footnoteReference w:id="1"/>
      </w:r>
    </w:p>
    <w:p w14:paraId="074E9660" w14:textId="77777777" w:rsidR="006B3D4F" w:rsidRPr="00826809" w:rsidRDefault="006B3D4F" w:rsidP="007F7A53">
      <w:pPr>
        <w:rPr>
          <w:rFonts w:ascii="Univerza Sans" w:hAnsi="Univerza Sans" w:cs="Arial"/>
          <w:sz w:val="18"/>
          <w:szCs w:val="18"/>
          <w:lang w:eastAsia="zh-CN"/>
        </w:rPr>
      </w:pPr>
    </w:p>
    <w:p w14:paraId="6C60AEE4" w14:textId="77777777" w:rsidR="00852C75" w:rsidRDefault="00A855B8" w:rsidP="00A855B8">
      <w:pPr>
        <w:widowControl/>
        <w:suppressAutoHyphens w:val="0"/>
        <w:autoSpaceDN/>
        <w:spacing w:after="120" w:line="270" w:lineRule="exact"/>
        <w:ind w:left="6372" w:hanging="6372"/>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Potrdilo o referenčnem projektu </w:t>
      </w:r>
      <w:r w:rsidRPr="007847AF">
        <w:rPr>
          <w:rFonts w:ascii="Univerza Sans" w:eastAsia="Calibri" w:hAnsi="Univerza Sans" w:cs="Arial"/>
          <w:kern w:val="2"/>
          <w:sz w:val="18"/>
          <w:szCs w:val="18"/>
        </w:rPr>
        <w:t>velja za sklop (ustrezno</w:t>
      </w:r>
      <w:r w:rsidRPr="00826809">
        <w:rPr>
          <w:rFonts w:ascii="Univerza Sans" w:eastAsia="Calibri" w:hAnsi="Univerza Sans" w:cs="Arial"/>
          <w:kern w:val="2"/>
          <w:sz w:val="18"/>
          <w:szCs w:val="18"/>
        </w:rPr>
        <w:t xml:space="preserve"> označiti):</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546032029"/>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1</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630064788"/>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2</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2086058298"/>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3</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322424258"/>
          <w14:checkbox>
            <w14:checked w14:val="0"/>
            <w14:checkedState w14:val="2612" w14:font="MS Gothic"/>
            <w14:uncheckedState w14:val="2610" w14:font="MS Gothic"/>
          </w14:checkbox>
        </w:sdtPr>
        <w:sdtEndPr/>
        <w:sdtContent>
          <w:r w:rsidR="00852C75" w:rsidRPr="00826809">
            <w:rPr>
              <w:rFonts w:ascii="Segoe UI Symbol" w:eastAsia="Calibri" w:hAnsi="Segoe UI Symbol" w:cs="Segoe UI Symbol"/>
              <w:kern w:val="2"/>
              <w:sz w:val="18"/>
              <w:szCs w:val="18"/>
            </w:rPr>
            <w:t>☐</w:t>
          </w:r>
        </w:sdtContent>
      </w:sdt>
      <w:r w:rsidR="00852C75" w:rsidRPr="00826809">
        <w:rPr>
          <w:rFonts w:ascii="Univerza Sans" w:eastAsia="Calibri" w:hAnsi="Univerza Sans" w:cs="Arial"/>
          <w:kern w:val="2"/>
          <w:sz w:val="18"/>
          <w:szCs w:val="18"/>
        </w:rPr>
        <w:t xml:space="preserve"> </w:t>
      </w:r>
      <w:r w:rsidR="00852C75">
        <w:rPr>
          <w:rFonts w:ascii="Univerza Sans" w:eastAsia="Calibri" w:hAnsi="Univerza Sans" w:cs="Arial"/>
          <w:kern w:val="2"/>
          <w:sz w:val="18"/>
          <w:szCs w:val="18"/>
        </w:rPr>
        <w:t xml:space="preserve">4 </w:t>
      </w:r>
    </w:p>
    <w:p w14:paraId="68FF90F3" w14:textId="77777777" w:rsidR="00A855B8" w:rsidRPr="00826809" w:rsidRDefault="00A855B8" w:rsidP="00A855B8">
      <w:pPr>
        <w:widowControl/>
        <w:suppressAutoHyphens w:val="0"/>
        <w:autoSpaceDN/>
        <w:spacing w:after="0" w:line="270" w:lineRule="exact"/>
        <w:jc w:val="both"/>
        <w:textAlignment w:val="auto"/>
        <w:rPr>
          <w:rFonts w:ascii="Univerza Sans" w:eastAsia="Calibri" w:hAnsi="Univerza Sans" w:cs="Arial"/>
          <w:kern w:val="2"/>
          <w:sz w:val="18"/>
          <w:szCs w:val="18"/>
        </w:rPr>
      </w:pPr>
    </w:p>
    <w:p w14:paraId="123E98DB" w14:textId="5598FBC5"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4C213089" w14:textId="77777777" w:rsidTr="005F136A">
        <w:trPr>
          <w:trHeight w:hRule="exact" w:val="397"/>
        </w:trPr>
        <w:tc>
          <w:tcPr>
            <w:tcW w:w="2835" w:type="dxa"/>
            <w:shd w:val="clear" w:color="auto" w:fill="F2F2F2"/>
            <w:vAlign w:val="center"/>
          </w:tcPr>
          <w:p w14:paraId="067AC37B"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referenčnega naročnika</w:t>
            </w:r>
          </w:p>
        </w:tc>
        <w:tc>
          <w:tcPr>
            <w:tcW w:w="6267" w:type="dxa"/>
            <w:vAlign w:val="center"/>
          </w:tcPr>
          <w:p w14:paraId="2EAA08D2"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17480C4B" w14:textId="77777777" w:rsidTr="005F136A">
        <w:trPr>
          <w:trHeight w:hRule="exact" w:val="397"/>
        </w:trPr>
        <w:tc>
          <w:tcPr>
            <w:tcW w:w="2835" w:type="dxa"/>
            <w:shd w:val="clear" w:color="auto" w:fill="F2F2F2"/>
            <w:vAlign w:val="center"/>
          </w:tcPr>
          <w:p w14:paraId="304FE637"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referenčnega naročnika</w:t>
            </w:r>
          </w:p>
        </w:tc>
        <w:tc>
          <w:tcPr>
            <w:tcW w:w="6267" w:type="dxa"/>
            <w:vAlign w:val="center"/>
          </w:tcPr>
          <w:p w14:paraId="043F9BC8"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0F1171B3" w14:textId="77777777" w:rsidTr="005F136A">
        <w:trPr>
          <w:trHeight w:hRule="exact" w:val="587"/>
        </w:trPr>
        <w:tc>
          <w:tcPr>
            <w:tcW w:w="2835" w:type="dxa"/>
            <w:shd w:val="clear" w:color="auto" w:fill="F2F2F2"/>
            <w:vAlign w:val="center"/>
          </w:tcPr>
          <w:p w14:paraId="420C5B6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Oseba pooblaščena za zastopanje</w:t>
            </w:r>
          </w:p>
        </w:tc>
        <w:tc>
          <w:tcPr>
            <w:tcW w:w="6267" w:type="dxa"/>
            <w:vAlign w:val="center"/>
          </w:tcPr>
          <w:p w14:paraId="6F1B8D87" w14:textId="77777777" w:rsidR="006B3D4F" w:rsidRPr="00826809" w:rsidRDefault="006B3D4F" w:rsidP="005F136A">
            <w:pPr>
              <w:pStyle w:val="Textbody"/>
              <w:spacing w:after="0"/>
              <w:jc w:val="left"/>
              <w:rPr>
                <w:rFonts w:ascii="Univerza Sans" w:hAnsi="Univerza Sans" w:cs="Arial"/>
                <w:sz w:val="18"/>
                <w:szCs w:val="18"/>
              </w:rPr>
            </w:pPr>
          </w:p>
        </w:tc>
      </w:tr>
    </w:tbl>
    <w:p w14:paraId="2B43AB08" w14:textId="77777777"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24A944CA" w14:textId="77777777" w:rsidTr="005F136A">
        <w:trPr>
          <w:trHeight w:hRule="exact" w:val="397"/>
        </w:trPr>
        <w:tc>
          <w:tcPr>
            <w:tcW w:w="2835" w:type="dxa"/>
            <w:shd w:val="clear" w:color="auto" w:fill="F2F2F2"/>
            <w:vAlign w:val="center"/>
          </w:tcPr>
          <w:p w14:paraId="5E0524ED"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gospodarskega subjekta</w:t>
            </w:r>
          </w:p>
        </w:tc>
        <w:tc>
          <w:tcPr>
            <w:tcW w:w="6267" w:type="dxa"/>
            <w:vAlign w:val="center"/>
          </w:tcPr>
          <w:p w14:paraId="06667BD5"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32BDF058" w14:textId="77777777" w:rsidTr="005F136A">
        <w:trPr>
          <w:trHeight w:hRule="exact" w:val="397"/>
        </w:trPr>
        <w:tc>
          <w:tcPr>
            <w:tcW w:w="2835" w:type="dxa"/>
            <w:shd w:val="clear" w:color="auto" w:fill="F2F2F2"/>
            <w:vAlign w:val="center"/>
          </w:tcPr>
          <w:p w14:paraId="0CC0CBE2"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gospodarskega subjekta</w:t>
            </w:r>
          </w:p>
        </w:tc>
        <w:tc>
          <w:tcPr>
            <w:tcW w:w="6267" w:type="dxa"/>
            <w:vAlign w:val="center"/>
          </w:tcPr>
          <w:p w14:paraId="5B5A500D"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1995BFF2" w14:textId="77777777" w:rsidTr="005F136A">
        <w:trPr>
          <w:trHeight w:hRule="exact" w:val="567"/>
        </w:trPr>
        <w:tc>
          <w:tcPr>
            <w:tcW w:w="2835" w:type="dxa"/>
            <w:shd w:val="clear" w:color="auto" w:fill="F2F2F2"/>
            <w:vAlign w:val="center"/>
          </w:tcPr>
          <w:p w14:paraId="3BBA2FD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Odgovorna oseba gospodarskega subjekta</w:t>
            </w:r>
          </w:p>
        </w:tc>
        <w:tc>
          <w:tcPr>
            <w:tcW w:w="6267" w:type="dxa"/>
            <w:vAlign w:val="center"/>
          </w:tcPr>
          <w:p w14:paraId="70CA3D12" w14:textId="77777777" w:rsidR="006B3D4F" w:rsidRPr="00826809" w:rsidRDefault="006B3D4F" w:rsidP="005F136A">
            <w:pPr>
              <w:pStyle w:val="Textbody"/>
              <w:spacing w:after="0"/>
              <w:jc w:val="left"/>
              <w:rPr>
                <w:rFonts w:ascii="Univerza Sans" w:hAnsi="Univerza Sans" w:cs="Arial"/>
                <w:b/>
                <w:sz w:val="18"/>
                <w:szCs w:val="18"/>
              </w:rPr>
            </w:pPr>
          </w:p>
        </w:tc>
      </w:tr>
    </w:tbl>
    <w:p w14:paraId="20F169AD" w14:textId="617BFE04"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826809">
        <w:rPr>
          <w:rFonts w:ascii="Univerza Sans" w:eastAsia="Calibri" w:hAnsi="Univerza Sans" w:cs="Arial"/>
          <w:b/>
          <w:kern w:val="2"/>
          <w:sz w:val="18"/>
          <w:szCs w:val="18"/>
        </w:rPr>
        <w:t xml:space="preserve">za nas </w:t>
      </w:r>
      <w:r w:rsidR="00F95CAD" w:rsidRPr="00826809">
        <w:rPr>
          <w:rFonts w:ascii="Univerza Sans" w:eastAsia="Calibri" w:hAnsi="Univerza Sans" w:cs="Arial"/>
          <w:b/>
          <w:kern w:val="2"/>
          <w:sz w:val="18"/>
          <w:szCs w:val="18"/>
        </w:rPr>
        <w:t>dobavil</w:t>
      </w:r>
      <w:r w:rsidR="00651BC4" w:rsidRPr="00826809">
        <w:rPr>
          <w:rFonts w:ascii="Univerza Sans" w:eastAsia="Calibri" w:hAnsi="Univerza Sans" w:cs="Arial"/>
          <w:b/>
          <w:kern w:val="2"/>
          <w:sz w:val="18"/>
          <w:szCs w:val="18"/>
        </w:rPr>
        <w:t xml:space="preserve"> kmetijski stroj</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826809" w14:paraId="5ABE08EB" w14:textId="77777777" w:rsidTr="005F136A">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826809" w:rsidRDefault="00C941E3" w:rsidP="005F136A">
            <w:pPr>
              <w:pStyle w:val="Textbody"/>
              <w:jc w:val="left"/>
              <w:rPr>
                <w:rFonts w:ascii="Univerza Sans" w:hAnsi="Univerza Sans" w:cs="Arial"/>
                <w:sz w:val="18"/>
                <w:szCs w:val="18"/>
              </w:rPr>
            </w:pPr>
            <w:r w:rsidRPr="00826809">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826809" w:rsidRDefault="006B3D4F" w:rsidP="005F136A">
            <w:pPr>
              <w:pStyle w:val="Textbody"/>
              <w:jc w:val="left"/>
              <w:rPr>
                <w:rFonts w:ascii="Univerza Sans" w:hAnsi="Univerza Sans" w:cs="Arial"/>
                <w:sz w:val="18"/>
                <w:szCs w:val="18"/>
              </w:rPr>
            </w:pPr>
          </w:p>
        </w:tc>
      </w:tr>
      <w:tr w:rsidR="006B3D4F" w:rsidRPr="00826809" w14:paraId="37533B85" w14:textId="77777777" w:rsidTr="005F136A">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826809" w:rsidRDefault="006B3D4F" w:rsidP="005F136A">
            <w:pPr>
              <w:pStyle w:val="Textbody"/>
              <w:jc w:val="left"/>
              <w:rPr>
                <w:rFonts w:ascii="Univerza Sans" w:hAnsi="Univerza Sans" w:cs="Arial"/>
                <w:sz w:val="18"/>
                <w:szCs w:val="18"/>
              </w:rPr>
            </w:pPr>
            <w:r w:rsidRPr="00826809">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826809" w:rsidRDefault="006B3D4F" w:rsidP="005F136A">
            <w:pPr>
              <w:pStyle w:val="Textbody"/>
              <w:jc w:val="left"/>
              <w:rPr>
                <w:rFonts w:ascii="Univerza Sans" w:hAnsi="Univerza Sans" w:cs="Arial"/>
                <w:sz w:val="18"/>
                <w:szCs w:val="18"/>
              </w:rPr>
            </w:pPr>
          </w:p>
        </w:tc>
      </w:tr>
      <w:tr w:rsidR="00D25E02" w:rsidRPr="00826809" w14:paraId="7715578F" w14:textId="77777777" w:rsidTr="00D25E02">
        <w:trPr>
          <w:trHeight w:hRule="exact" w:val="510"/>
        </w:trPr>
        <w:tc>
          <w:tcPr>
            <w:tcW w:w="3261" w:type="dxa"/>
            <w:shd w:val="clear" w:color="auto" w:fill="F2F2F2"/>
            <w:vAlign w:val="center"/>
          </w:tcPr>
          <w:p w14:paraId="2CF6C429" w14:textId="77777777" w:rsidR="00D25E02" w:rsidRPr="00826809" w:rsidRDefault="00D25E02" w:rsidP="00D25E02">
            <w:pPr>
              <w:pStyle w:val="Textbody"/>
              <w:jc w:val="left"/>
              <w:rPr>
                <w:rFonts w:ascii="Univerza Sans" w:hAnsi="Univerza Sans" w:cs="Arial"/>
                <w:sz w:val="18"/>
                <w:szCs w:val="18"/>
              </w:rPr>
            </w:pPr>
            <w:r w:rsidRPr="00826809">
              <w:rPr>
                <w:rFonts w:ascii="Univerza Sans" w:hAnsi="Univerza Sans" w:cs="Arial"/>
                <w:sz w:val="18"/>
                <w:szCs w:val="18"/>
              </w:rPr>
              <w:t>Pogodbena vrednost (v EUR brez DDV)</w:t>
            </w:r>
          </w:p>
        </w:tc>
        <w:tc>
          <w:tcPr>
            <w:tcW w:w="5841" w:type="dxa"/>
            <w:vAlign w:val="center"/>
          </w:tcPr>
          <w:p w14:paraId="11D0172A" w14:textId="77777777" w:rsidR="00D25E02" w:rsidRPr="00826809" w:rsidRDefault="00D25E02" w:rsidP="00D25E02">
            <w:pPr>
              <w:pStyle w:val="Textbody"/>
              <w:jc w:val="left"/>
              <w:rPr>
                <w:rFonts w:ascii="Univerza Sans" w:hAnsi="Univerza Sans" w:cs="Arial"/>
                <w:sz w:val="18"/>
                <w:szCs w:val="18"/>
              </w:rPr>
            </w:pPr>
          </w:p>
        </w:tc>
      </w:tr>
      <w:tr w:rsidR="006B3D4F" w:rsidRPr="00826809" w14:paraId="1615C87E" w14:textId="77777777" w:rsidTr="005F136A">
        <w:trPr>
          <w:trHeight w:hRule="exact" w:val="397"/>
        </w:trPr>
        <w:tc>
          <w:tcPr>
            <w:tcW w:w="3261" w:type="dxa"/>
            <w:shd w:val="clear" w:color="auto" w:fill="F2F2F2"/>
            <w:vAlign w:val="center"/>
          </w:tcPr>
          <w:p w14:paraId="0F1F3FED" w14:textId="1812C979" w:rsidR="006B3D4F" w:rsidRPr="00826809" w:rsidRDefault="007847AF" w:rsidP="005F136A">
            <w:pPr>
              <w:pStyle w:val="Textbody"/>
              <w:jc w:val="left"/>
              <w:rPr>
                <w:rFonts w:ascii="Univerza Sans" w:hAnsi="Univerza Sans" w:cs="Arial"/>
                <w:sz w:val="18"/>
                <w:szCs w:val="18"/>
              </w:rPr>
            </w:pPr>
            <w:r>
              <w:rPr>
                <w:rFonts w:ascii="Univerza Sans" w:hAnsi="Univerza Sans" w:cs="Arial"/>
                <w:sz w:val="18"/>
                <w:szCs w:val="18"/>
              </w:rPr>
              <w:t>Datum</w:t>
            </w:r>
            <w:r w:rsidR="006B3D4F" w:rsidRPr="00826809">
              <w:rPr>
                <w:rFonts w:ascii="Univerza Sans" w:hAnsi="Univerza Sans" w:cs="Arial"/>
                <w:sz w:val="18"/>
                <w:szCs w:val="18"/>
              </w:rPr>
              <w:t xml:space="preserve"> </w:t>
            </w:r>
            <w:r w:rsidR="00F95CAD" w:rsidRPr="00826809">
              <w:rPr>
                <w:rFonts w:ascii="Univerza Sans" w:hAnsi="Univerza Sans" w:cs="Arial"/>
                <w:sz w:val="18"/>
                <w:szCs w:val="18"/>
              </w:rPr>
              <w:t>dobav</w:t>
            </w:r>
            <w:r>
              <w:rPr>
                <w:rFonts w:ascii="Univerza Sans" w:hAnsi="Univerza Sans" w:cs="Arial"/>
                <w:sz w:val="18"/>
                <w:szCs w:val="18"/>
              </w:rPr>
              <w:t>e</w:t>
            </w:r>
          </w:p>
        </w:tc>
        <w:tc>
          <w:tcPr>
            <w:tcW w:w="5841" w:type="dxa"/>
            <w:vAlign w:val="center"/>
          </w:tcPr>
          <w:p w14:paraId="3CE41C13" w14:textId="77777777" w:rsidR="006B3D4F" w:rsidRPr="00826809" w:rsidRDefault="006B3D4F" w:rsidP="005F136A">
            <w:pPr>
              <w:pStyle w:val="Textbody"/>
              <w:jc w:val="left"/>
              <w:rPr>
                <w:rFonts w:ascii="Univerza Sans" w:hAnsi="Univerza Sans" w:cs="Arial"/>
                <w:sz w:val="18"/>
                <w:szCs w:val="18"/>
              </w:rPr>
            </w:pPr>
          </w:p>
        </w:tc>
      </w:tr>
    </w:tbl>
    <w:p w14:paraId="5CB9371B" w14:textId="77777777" w:rsidR="006B3D4F" w:rsidRPr="00826809" w:rsidRDefault="006B3D4F" w:rsidP="006B3D4F">
      <w:pPr>
        <w:pStyle w:val="Textbody"/>
        <w:rPr>
          <w:rFonts w:ascii="Univerza Sans" w:hAnsi="Univerza Sans" w:cs="Arial"/>
          <w:sz w:val="18"/>
          <w:szCs w:val="18"/>
        </w:rPr>
      </w:pPr>
    </w:p>
    <w:p w14:paraId="4883DC87" w14:textId="77777777"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826809"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826809"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826809" w:rsidRDefault="006B3D4F" w:rsidP="00C941E3">
            <w:pPr>
              <w:pStyle w:val="Textbody"/>
              <w:jc w:val="left"/>
              <w:rPr>
                <w:rFonts w:ascii="Univerza Sans" w:hAnsi="Univerza Sans" w:cs="Arial"/>
                <w:sz w:val="18"/>
                <w:szCs w:val="18"/>
              </w:rPr>
            </w:pPr>
            <w:r w:rsidRPr="00826809">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826809" w:rsidRDefault="006B3D4F" w:rsidP="00AF265F">
            <w:pPr>
              <w:pStyle w:val="Textbody"/>
              <w:spacing w:after="0"/>
              <w:jc w:val="left"/>
              <w:rPr>
                <w:rFonts w:ascii="Univerza Sans" w:hAnsi="Univerza Sans" w:cs="Arial"/>
                <w:sz w:val="18"/>
                <w:szCs w:val="18"/>
              </w:rPr>
            </w:pPr>
          </w:p>
        </w:tc>
      </w:tr>
    </w:tbl>
    <w:p w14:paraId="15C75EB6" w14:textId="77777777" w:rsidR="006B3D4F" w:rsidRPr="00826809"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826809" w14:paraId="34723A10" w14:textId="77777777" w:rsidTr="00C941E3">
        <w:trPr>
          <w:trHeight w:val="340"/>
        </w:trPr>
        <w:tc>
          <w:tcPr>
            <w:tcW w:w="928" w:type="dxa"/>
            <w:vAlign w:val="center"/>
          </w:tcPr>
          <w:p w14:paraId="1C89272A"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4B02ED4"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826809"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tcPr>
          <w:p w14:paraId="7CED3E0B" w14:textId="1CE6460B" w:rsidR="006B3D4F" w:rsidRPr="00826809"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w:t>
            </w:r>
            <w:r w:rsidR="006B3D4F" w:rsidRPr="00826809">
              <w:rPr>
                <w:rFonts w:ascii="Univerza Sans" w:eastAsia="Calibri" w:hAnsi="Univerza Sans" w:cs="Arial"/>
                <w:kern w:val="2"/>
                <w:sz w:val="18"/>
                <w:szCs w:val="18"/>
              </w:rPr>
              <w:t>odpis odgovorne osebe referenčnega naročnika:</w:t>
            </w:r>
          </w:p>
        </w:tc>
      </w:tr>
      <w:tr w:rsidR="006B3D4F" w:rsidRPr="00826809"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05450609" w:rsidR="007F7A53" w:rsidRPr="00826809" w:rsidRDefault="007F7A53" w:rsidP="007F7A53">
      <w:pPr>
        <w:rPr>
          <w:rFonts w:ascii="Univerza Sans" w:hAnsi="Univerza Sans" w:cs="Arial"/>
          <w:sz w:val="18"/>
          <w:szCs w:val="18"/>
          <w:lang w:eastAsia="zh-CN"/>
        </w:rPr>
      </w:pPr>
      <w:r w:rsidRPr="00826809">
        <w:rPr>
          <w:rFonts w:ascii="Univerza Sans" w:hAnsi="Univerza Sans" w:cs="Arial"/>
          <w:sz w:val="18"/>
          <w:szCs w:val="18"/>
          <w:lang w:eastAsia="zh-CN"/>
        </w:rPr>
        <w:br w:type="page"/>
      </w:r>
    </w:p>
    <w:p w14:paraId="2BE04EC6"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PODIZVAJALCI</w:t>
      </w:r>
    </w:p>
    <w:p w14:paraId="573ACFDB"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0644DACE"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1A8AC6F0"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826809" w14:paraId="3B0839DC" w14:textId="77777777" w:rsidTr="002F5952">
        <w:tc>
          <w:tcPr>
            <w:tcW w:w="9212" w:type="dxa"/>
            <w:tcBorders>
              <w:top w:val="nil"/>
              <w:left w:val="nil"/>
              <w:bottom w:val="single" w:sz="4" w:space="0" w:color="auto"/>
              <w:right w:val="nil"/>
            </w:tcBorders>
          </w:tcPr>
          <w:p w14:paraId="58FE9E35" w14:textId="77777777" w:rsidR="002F5952" w:rsidRPr="00826809" w:rsidRDefault="002F5952">
            <w:pPr>
              <w:widowControl/>
              <w:suppressAutoHyphens w:val="0"/>
              <w:spacing w:after="120" w:line="270" w:lineRule="exact"/>
              <w:jc w:val="both"/>
              <w:rPr>
                <w:rFonts w:ascii="Univerza Sans" w:hAnsi="Univerza Sans" w:cs="Arial"/>
                <w:kern w:val="2"/>
                <w:sz w:val="18"/>
                <w:szCs w:val="18"/>
                <w:lang w:eastAsia="sl-SI"/>
              </w:rPr>
            </w:pPr>
          </w:p>
        </w:tc>
      </w:tr>
    </w:tbl>
    <w:p w14:paraId="45A0884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3A9835ED" w14:textId="37A21821"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1211A0" w:rsidRPr="00826809">
        <w:rPr>
          <w:rFonts w:ascii="Univerza Sans" w:eastAsia="Calibri" w:hAnsi="Univerza Sans" w:cs="Arial"/>
          <w:b/>
          <w:bCs/>
          <w:kern w:val="2"/>
          <w:sz w:val="18"/>
          <w:szCs w:val="18"/>
        </w:rPr>
        <w:t>Dobava in dostava kmetijskih strojev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7C5998CA"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2"/>
        <w:gridCol w:w="2168"/>
        <w:gridCol w:w="2803"/>
        <w:gridCol w:w="1926"/>
        <w:gridCol w:w="1711"/>
      </w:tblGrid>
      <w:tr w:rsidR="002F5952" w:rsidRPr="00826809"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4F5EBFB0"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Del naročila, ki ga prevzame podizvajalec </w:t>
            </w:r>
            <w:r w:rsidR="0019400F" w:rsidRPr="00826809">
              <w:rPr>
                <w:rFonts w:ascii="Univerza Sans" w:eastAsia="Calibri" w:hAnsi="Univerza Sans" w:cs="Arial"/>
                <w:sz w:val="18"/>
                <w:szCs w:val="18"/>
                <w:lang w:eastAsia="zh-CN"/>
              </w:rPr>
              <w:t>(specificirano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Zakoniti zastopniki podizvajalca</w:t>
            </w:r>
          </w:p>
        </w:tc>
      </w:tr>
      <w:tr w:rsidR="002F5952" w:rsidRPr="00826809"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2215187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1E57EE8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479569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DFC76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0B7759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92737A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814731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538F70C0"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23CBD52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DBC3944"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Gospodarski subjekt lahko obrazec in njegove posamezne vrstice po potrebi razširi.</w:t>
      </w:r>
    </w:p>
    <w:p w14:paraId="18EDBD39"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380ED2D"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2CF80870" w14:textId="77777777" w:rsidTr="002F5952">
        <w:trPr>
          <w:trHeight w:val="340"/>
        </w:trPr>
        <w:tc>
          <w:tcPr>
            <w:tcW w:w="928" w:type="dxa"/>
            <w:vAlign w:val="center"/>
            <w:hideMark/>
          </w:tcPr>
          <w:p w14:paraId="3417BD6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0DC9DB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13EA477C"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1DC5165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3F0D34E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65A1563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br w:type="page"/>
      </w:r>
    </w:p>
    <w:p w14:paraId="7974CC79"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0" w:name="_Toc77248473"/>
      <w:r w:rsidRPr="00826809">
        <w:rPr>
          <w:rFonts w:ascii="Univerza Sans" w:eastAsia="Calibri" w:hAnsi="Univerza Sans" w:cs="Arial"/>
          <w:b/>
          <w:bCs/>
          <w:color w:val="000000"/>
          <w:sz w:val="18"/>
          <w:szCs w:val="18"/>
          <w:lang w:eastAsia="zh-CN"/>
        </w:rPr>
        <w:lastRenderedPageBreak/>
        <w:t>IZJAVA PODIZVAJALCA O NEPOSREDNIH PLAČILIH</w:t>
      </w:r>
      <w:bookmarkEnd w:id="0"/>
    </w:p>
    <w:p w14:paraId="10D53805"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ED2C73F"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73294E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826809"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826809" w:rsidRDefault="002F5952">
            <w:pPr>
              <w:widowControl/>
              <w:suppressAutoHyphens w:val="0"/>
              <w:spacing w:after="120" w:line="270" w:lineRule="exact"/>
              <w:rPr>
                <w:rFonts w:ascii="Univerza Sans" w:hAnsi="Univerza Sans" w:cs="Arial"/>
                <w:kern w:val="2"/>
                <w:sz w:val="18"/>
                <w:szCs w:val="18"/>
                <w:lang w:eastAsia="sl-SI"/>
              </w:rPr>
            </w:pPr>
            <w:bookmarkStart w:id="1" w:name="_Hlk156290860"/>
          </w:p>
        </w:tc>
      </w:tr>
      <w:bookmarkEnd w:id="1"/>
    </w:tbl>
    <w:p w14:paraId="0B2A060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6635207D" w14:textId="53E52EAA"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1211A0" w:rsidRPr="00826809">
        <w:rPr>
          <w:rFonts w:ascii="Univerza Sans" w:eastAsia="Calibri" w:hAnsi="Univerza Sans" w:cs="Arial"/>
          <w:b/>
          <w:bCs/>
          <w:kern w:val="2"/>
          <w:sz w:val="18"/>
          <w:szCs w:val="18"/>
        </w:rPr>
        <w:t>Dobava in dostava kmetijskih strojev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012885B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A9E6D8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ADBFE9F"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7D053482" w14:textId="77777777" w:rsidTr="002F5952">
        <w:trPr>
          <w:trHeight w:val="340"/>
        </w:trPr>
        <w:tc>
          <w:tcPr>
            <w:tcW w:w="928" w:type="dxa"/>
            <w:vAlign w:val="center"/>
            <w:hideMark/>
          </w:tcPr>
          <w:p w14:paraId="64C422C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376AB51"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0A9734C5"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65D02415"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1404D7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4460AD0B" w14:textId="1E8B2D12" w:rsidR="002F5952"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C4CC96E" w14:textId="03A3A2DE" w:rsidR="00565893" w:rsidRDefault="00565893" w:rsidP="002F5952">
      <w:pPr>
        <w:widowControl/>
        <w:suppressAutoHyphens w:val="0"/>
        <w:spacing w:after="120" w:line="270" w:lineRule="exact"/>
        <w:jc w:val="both"/>
        <w:rPr>
          <w:rFonts w:ascii="Univerza Sans" w:eastAsia="Calibri" w:hAnsi="Univerza Sans" w:cs="Arial"/>
          <w:kern w:val="2"/>
          <w:sz w:val="18"/>
          <w:szCs w:val="18"/>
        </w:rPr>
      </w:pPr>
    </w:p>
    <w:p w14:paraId="37ABCD54" w14:textId="77777777" w:rsidR="00565893" w:rsidRDefault="00565893">
      <w:pPr>
        <w:widowControl/>
        <w:suppressAutoHyphens w:val="0"/>
        <w:autoSpaceDN/>
        <w:spacing w:after="0" w:line="240" w:lineRule="auto"/>
        <w:textAlignment w:val="auto"/>
        <w:rPr>
          <w:rFonts w:ascii="Univerza Sans" w:eastAsia="Calibri" w:hAnsi="Univerza Sans" w:cs="Arial"/>
          <w:kern w:val="2"/>
          <w:sz w:val="18"/>
          <w:szCs w:val="18"/>
        </w:rPr>
      </w:pPr>
      <w:r>
        <w:rPr>
          <w:rFonts w:ascii="Univerza Sans" w:eastAsia="Calibri" w:hAnsi="Univerza Sans" w:cs="Arial"/>
          <w:kern w:val="2"/>
          <w:sz w:val="18"/>
          <w:szCs w:val="18"/>
        </w:rPr>
        <w:br w:type="page"/>
      </w:r>
    </w:p>
    <w:p w14:paraId="4F9C39A0"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2" w:name="_Toc77248475"/>
      <w:bookmarkStart w:id="3" w:name="__RefHeading__2431_470512651"/>
      <w:bookmarkStart w:id="4" w:name="_Toc516472423"/>
      <w:r w:rsidRPr="00826809">
        <w:rPr>
          <w:rFonts w:ascii="Univerza Sans" w:eastAsia="Calibri" w:hAnsi="Univerza Sans" w:cs="Arial"/>
          <w:b/>
          <w:bCs/>
          <w:color w:val="000000"/>
          <w:sz w:val="18"/>
          <w:szCs w:val="18"/>
          <w:lang w:eastAsia="zh-CN"/>
        </w:rPr>
        <w:lastRenderedPageBreak/>
        <w:t>IZJAVA O UDELEŽBI V LASTNIŠTVU IN O POVEZANIH DRUŽBAH</w:t>
      </w:r>
      <w:bookmarkEnd w:id="2"/>
    </w:p>
    <w:p w14:paraId="375B9328" w14:textId="77777777" w:rsidR="007F7A53" w:rsidRPr="00826809"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826809"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826809"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826809"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0E798B0A"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sz w:val="18"/>
          <w:szCs w:val="18"/>
          <w:lang w:eastAsia="zh-CN"/>
        </w:rPr>
        <w:t>»</w:t>
      </w:r>
      <w:r w:rsidR="001211A0" w:rsidRPr="00826809">
        <w:rPr>
          <w:rFonts w:ascii="Univerza Sans" w:eastAsia="Calibri" w:hAnsi="Univerza Sans" w:cs="Arial"/>
          <w:b/>
          <w:bCs/>
          <w:color w:val="000000"/>
          <w:sz w:val="18"/>
          <w:szCs w:val="18"/>
          <w:lang w:eastAsia="zh-CN"/>
        </w:rPr>
        <w:t>Dobava in dostava kmetijskih strojev za potrebe UL BF</w:t>
      </w:r>
      <w:r w:rsidRPr="00826809">
        <w:rPr>
          <w:rFonts w:ascii="Univerza Sans" w:eastAsia="Calibri" w:hAnsi="Univerza Sans" w:cs="Arial"/>
          <w:sz w:val="18"/>
          <w:szCs w:val="18"/>
          <w:lang w:eastAsia="zh-CN"/>
        </w:rPr>
        <w:t xml:space="preserve">«, naročnika </w:t>
      </w:r>
      <w:r w:rsidRPr="00826809">
        <w:rPr>
          <w:rFonts w:ascii="Univerza Sans" w:eastAsia="Calibri" w:hAnsi="Univerza Sans" w:cs="Arial"/>
          <w:color w:val="000000"/>
          <w:kern w:val="0"/>
          <w:sz w:val="18"/>
          <w:szCs w:val="18"/>
        </w:rPr>
        <w:t>Univerza v Ljubljani, Biotehniška fakulteta</w:t>
      </w:r>
      <w:r w:rsidRPr="00826809">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826809">
        <w:rPr>
          <w:rFonts w:ascii="Univerza Sans" w:eastAsia="Calibri" w:hAnsi="Univerza Sans" w:cs="Arial"/>
          <w:sz w:val="18"/>
          <w:szCs w:val="18"/>
          <w:lang w:eastAsia="zh-CN"/>
        </w:rPr>
        <w:t>ZZPri</w:t>
      </w:r>
      <w:proofErr w:type="spellEnd"/>
      <w:r w:rsidRPr="00826809">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V lastništvu zgoraj navedenega gospodarskega subjekta so udeležene naslednje </w:t>
      </w:r>
      <w:r w:rsidRPr="00F83332">
        <w:rPr>
          <w:rFonts w:ascii="Univerza Sans" w:hAnsi="Univerza Sans" w:cs="Arial"/>
          <w:sz w:val="18"/>
          <w:szCs w:val="18"/>
          <w:u w:val="single"/>
        </w:rPr>
        <w:t>pravne osebe</w:t>
      </w:r>
      <w:r w:rsidRPr="00826809">
        <w:rPr>
          <w:rFonts w:ascii="Univerza Sans" w:hAnsi="Univerza Sans" w:cs="Arial"/>
          <w:sz w:val="18"/>
          <w:szCs w:val="18"/>
        </w:rPr>
        <w:t>, vključno z navedbo, ali je pravna oseba nosilec tihe družbe (op. v primeru odsotnosti povezanih družb tabele ni treba izpolniti):</w:t>
      </w:r>
    </w:p>
    <w:p w14:paraId="3D5D1E5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0"/>
        <w:gridCol w:w="3601"/>
        <w:gridCol w:w="1876"/>
      </w:tblGrid>
      <w:tr w:rsidR="007F7A53" w:rsidRPr="00826809" w14:paraId="0428DD16" w14:textId="77777777" w:rsidTr="0019400F">
        <w:trPr>
          <w:trHeight w:val="340"/>
        </w:trPr>
        <w:tc>
          <w:tcPr>
            <w:tcW w:w="456" w:type="dxa"/>
            <w:shd w:val="clear" w:color="auto" w:fill="FFFFCC"/>
            <w:vAlign w:val="center"/>
          </w:tcPr>
          <w:p w14:paraId="3861E4B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1E903D03"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3686" w:type="dxa"/>
            <w:shd w:val="clear" w:color="auto" w:fill="FFFFCC"/>
            <w:vAlign w:val="center"/>
          </w:tcPr>
          <w:p w14:paraId="1E817196"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Sedež</w:t>
            </w:r>
          </w:p>
        </w:tc>
        <w:tc>
          <w:tcPr>
            <w:tcW w:w="1902" w:type="dxa"/>
            <w:shd w:val="clear" w:color="auto" w:fill="FFFFCC"/>
            <w:vAlign w:val="center"/>
          </w:tcPr>
          <w:p w14:paraId="66EF44A2"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25A8AED5" w14:textId="77777777" w:rsidTr="00C941E3">
        <w:tc>
          <w:tcPr>
            <w:tcW w:w="456" w:type="dxa"/>
          </w:tcPr>
          <w:p w14:paraId="2EB64D7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22C78C9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419BCF3" w14:textId="77777777" w:rsidTr="00C941E3">
        <w:tc>
          <w:tcPr>
            <w:tcW w:w="456" w:type="dxa"/>
          </w:tcPr>
          <w:p w14:paraId="5347E65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085B691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284A6AEE" w14:textId="77777777" w:rsidTr="00C941E3">
        <w:tc>
          <w:tcPr>
            <w:tcW w:w="456" w:type="dxa"/>
          </w:tcPr>
          <w:p w14:paraId="4A72A59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2B489B7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FECB9D" w14:textId="77777777" w:rsidTr="00C941E3">
        <w:tc>
          <w:tcPr>
            <w:tcW w:w="456" w:type="dxa"/>
          </w:tcPr>
          <w:p w14:paraId="49F4E78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53621E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p w14:paraId="049D2589"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V lastništvu zgoraj navedenega gospodarskega subjekta so udeležene naslednje </w:t>
      </w:r>
      <w:r w:rsidRPr="00F83332">
        <w:rPr>
          <w:rFonts w:ascii="Univerza Sans" w:hAnsi="Univerza Sans" w:cs="Arial"/>
          <w:sz w:val="18"/>
          <w:szCs w:val="18"/>
          <w:u w:val="single"/>
        </w:rPr>
        <w:t>fizične osebe</w:t>
      </w:r>
      <w:r w:rsidRPr="00826809">
        <w:rPr>
          <w:rFonts w:ascii="Univerza Sans" w:hAnsi="Univerza Sans" w:cs="Arial"/>
          <w:sz w:val="18"/>
          <w:szCs w:val="18"/>
        </w:rPr>
        <w:t>, kot ustanovitelji, družbeniki, vključno s tihimi družbeniki, delničarji, komanditisti ali drugi lastniki (op. v primeru odsotnosti povezanih družb tabele ni treba izpolniti):</w:t>
      </w:r>
    </w:p>
    <w:p w14:paraId="1BB59B77"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4"/>
        <w:gridCol w:w="3020"/>
        <w:gridCol w:w="3603"/>
        <w:gridCol w:w="1875"/>
      </w:tblGrid>
      <w:tr w:rsidR="007F7A53" w:rsidRPr="00826809" w14:paraId="2762244A" w14:textId="77777777" w:rsidTr="0019400F">
        <w:trPr>
          <w:trHeight w:val="340"/>
        </w:trPr>
        <w:tc>
          <w:tcPr>
            <w:tcW w:w="456" w:type="dxa"/>
            <w:shd w:val="clear" w:color="auto" w:fill="FFFFCC"/>
            <w:vAlign w:val="center"/>
          </w:tcPr>
          <w:p w14:paraId="2119DB8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7807A5D4"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Ime in priimek</w:t>
            </w:r>
          </w:p>
        </w:tc>
        <w:tc>
          <w:tcPr>
            <w:tcW w:w="3686" w:type="dxa"/>
            <w:shd w:val="clear" w:color="auto" w:fill="FFFFCC"/>
            <w:vAlign w:val="center"/>
          </w:tcPr>
          <w:p w14:paraId="5871A369"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Naslov stalnega bivališča</w:t>
            </w:r>
          </w:p>
        </w:tc>
        <w:tc>
          <w:tcPr>
            <w:tcW w:w="1902" w:type="dxa"/>
            <w:shd w:val="clear" w:color="auto" w:fill="FFFFCC"/>
            <w:vAlign w:val="center"/>
          </w:tcPr>
          <w:p w14:paraId="1A96D47B"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3DB04E63" w14:textId="77777777" w:rsidTr="00C941E3">
        <w:tc>
          <w:tcPr>
            <w:tcW w:w="456" w:type="dxa"/>
          </w:tcPr>
          <w:p w14:paraId="7B16E7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38C770C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076990A1" w14:textId="77777777" w:rsidTr="00C941E3">
        <w:tc>
          <w:tcPr>
            <w:tcW w:w="456" w:type="dxa"/>
          </w:tcPr>
          <w:p w14:paraId="2FBC12B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D25EB4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1BD87670" w14:textId="77777777" w:rsidTr="00C941E3">
        <w:tc>
          <w:tcPr>
            <w:tcW w:w="456" w:type="dxa"/>
          </w:tcPr>
          <w:p w14:paraId="77DE13E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DAF681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7450D0" w14:textId="77777777" w:rsidTr="00C941E3">
        <w:tc>
          <w:tcPr>
            <w:tcW w:w="456" w:type="dxa"/>
          </w:tcPr>
          <w:p w14:paraId="5A446E3E"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0E462C4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826809" w:rsidRDefault="007F7A53" w:rsidP="007F7A53">
      <w:pPr>
        <w:autoSpaceDN/>
        <w:contextualSpacing/>
        <w:textAlignment w:val="auto"/>
        <w:rPr>
          <w:rFonts w:ascii="Univerza Sans" w:hAnsi="Univerza Sans" w:cs="Arial"/>
          <w:sz w:val="18"/>
          <w:szCs w:val="18"/>
        </w:rPr>
      </w:pPr>
    </w:p>
    <w:p w14:paraId="4EF57AA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Gospodarski subjekti, za katere se glede na določbe zakona, ki ureja gospodarske družbe, šteje, da so z zgoraj navedenim subjektom </w:t>
      </w:r>
      <w:r w:rsidRPr="00F83332">
        <w:rPr>
          <w:rFonts w:ascii="Univerza Sans" w:hAnsi="Univerza Sans" w:cs="Arial"/>
          <w:sz w:val="18"/>
          <w:szCs w:val="18"/>
          <w:u w:val="single"/>
        </w:rPr>
        <w:t>povezane družbe</w:t>
      </w:r>
      <w:r w:rsidRPr="00826809">
        <w:rPr>
          <w:rFonts w:ascii="Univerza Sans" w:hAnsi="Univerza Sans" w:cs="Arial"/>
          <w:sz w:val="18"/>
          <w:szCs w:val="18"/>
        </w:rPr>
        <w:t>, so (op. v primeru odsotnosti povezanih družb tabele ni treba izpolniti):</w:t>
      </w:r>
    </w:p>
    <w:p w14:paraId="3A6F5A98"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826809" w14:paraId="4379E23F" w14:textId="77777777" w:rsidTr="0019400F">
        <w:trPr>
          <w:trHeight w:val="340"/>
        </w:trPr>
        <w:tc>
          <w:tcPr>
            <w:tcW w:w="485" w:type="dxa"/>
            <w:shd w:val="clear" w:color="auto" w:fill="FFFFCC"/>
            <w:vAlign w:val="center"/>
          </w:tcPr>
          <w:p w14:paraId="5CF351B5"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4338" w:type="dxa"/>
            <w:shd w:val="clear" w:color="auto" w:fill="FFFFCC"/>
            <w:vAlign w:val="center"/>
          </w:tcPr>
          <w:p w14:paraId="7D927A72"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4338" w:type="dxa"/>
            <w:shd w:val="clear" w:color="auto" w:fill="FFFFCC"/>
            <w:vAlign w:val="center"/>
          </w:tcPr>
          <w:p w14:paraId="2DD0EF52" w14:textId="00ECA02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Naslov</w:t>
            </w:r>
          </w:p>
        </w:tc>
      </w:tr>
      <w:tr w:rsidR="007F7A53" w:rsidRPr="00826809" w14:paraId="7C2A6D80" w14:textId="77777777" w:rsidTr="00C941E3">
        <w:tc>
          <w:tcPr>
            <w:tcW w:w="485" w:type="dxa"/>
          </w:tcPr>
          <w:p w14:paraId="35E9735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57FA8C0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42CE2B70" w14:textId="77777777" w:rsidTr="00C941E3">
        <w:tc>
          <w:tcPr>
            <w:tcW w:w="485" w:type="dxa"/>
          </w:tcPr>
          <w:p w14:paraId="02B7C41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EEB1C5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77791FDA" w14:textId="77777777" w:rsidTr="00C941E3">
        <w:tc>
          <w:tcPr>
            <w:tcW w:w="485" w:type="dxa"/>
          </w:tcPr>
          <w:p w14:paraId="7A654EE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B92329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B77B313" w14:textId="77777777" w:rsidTr="00C941E3">
        <w:tc>
          <w:tcPr>
            <w:tcW w:w="485" w:type="dxa"/>
          </w:tcPr>
          <w:p w14:paraId="7CC7DB8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1A3D316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826809">
        <w:rPr>
          <w:rFonts w:ascii="Univerza Sans" w:eastAsia="Times New Roman" w:hAnsi="Univerza Sans" w:cs="Arial"/>
          <w:sz w:val="18"/>
          <w:szCs w:val="18"/>
          <w:lang w:eastAsia="sl-SI"/>
        </w:rPr>
        <w:t xml:space="preserve">Ta izjava je dana pod </w:t>
      </w:r>
      <w:r w:rsidRPr="00826809">
        <w:rPr>
          <w:rFonts w:ascii="Univerza Sans" w:eastAsia="Calibri" w:hAnsi="Univerza Sans" w:cs="Arial"/>
          <w:sz w:val="18"/>
          <w:szCs w:val="18"/>
          <w:lang w:eastAsia="zh-CN"/>
        </w:rPr>
        <w:t xml:space="preserve">kazensko in materialno odgovornostjo. </w:t>
      </w:r>
    </w:p>
    <w:p w14:paraId="78ACDFB3"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B0ED1A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Gospodarski subjekt lahko obrazec in njegove posamezne vrstice po potrebi razširi.</w:t>
      </w:r>
    </w:p>
    <w:p w14:paraId="228E0F25"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EE7D49C" w14:textId="77777777" w:rsidR="007F7A53" w:rsidRPr="00826809" w:rsidRDefault="007F7A53" w:rsidP="007F7A53">
      <w:pPr>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826809" w14:paraId="4A31413F" w14:textId="77777777" w:rsidTr="00EA27BF">
        <w:trPr>
          <w:trHeight w:val="340"/>
        </w:trPr>
        <w:tc>
          <w:tcPr>
            <w:tcW w:w="928" w:type="dxa"/>
            <w:vAlign w:val="center"/>
          </w:tcPr>
          <w:p w14:paraId="5ED43A2A"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826809" w:rsidRDefault="00EA27BF" w:rsidP="00EA27BF">
            <w:pPr>
              <w:spacing w:after="0" w:line="240" w:lineRule="auto"/>
              <w:jc w:val="center"/>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Žig</w:t>
            </w:r>
          </w:p>
        </w:tc>
        <w:tc>
          <w:tcPr>
            <w:tcW w:w="3536" w:type="dxa"/>
            <w:vAlign w:val="center"/>
          </w:tcPr>
          <w:p w14:paraId="6BD7A065" w14:textId="2ADB459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Podpis odgovorne osebe:</w:t>
            </w:r>
          </w:p>
        </w:tc>
      </w:tr>
      <w:tr w:rsidR="007F7A53" w:rsidRPr="00826809"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62B5ADB5" w:rsidR="00565893"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1DEB4CA6" w14:textId="77777777" w:rsidR="00565893" w:rsidRPr="00565893" w:rsidRDefault="00565893" w:rsidP="0056589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5" w:name="_Toc77248476"/>
      <w:r w:rsidRPr="00565893">
        <w:rPr>
          <w:rFonts w:ascii="Univerza Sans" w:eastAsia="Calibri" w:hAnsi="Univerza Sans" w:cs="Arial"/>
          <w:b/>
          <w:bCs/>
          <w:color w:val="000000"/>
          <w:sz w:val="18"/>
          <w:szCs w:val="18"/>
          <w:lang w:eastAsia="zh-CN"/>
        </w:rPr>
        <w:lastRenderedPageBreak/>
        <w:t>IZJAVA O ODSOTNOSTI OSEBNIH POVEZAV</w:t>
      </w:r>
      <w:bookmarkEnd w:id="5"/>
    </w:p>
    <w:p w14:paraId="66E8438F" w14:textId="77777777" w:rsidR="00565893" w:rsidRPr="00565893" w:rsidRDefault="00565893" w:rsidP="00565893">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7774BB2F" w14:textId="77777777" w:rsidR="00565893" w:rsidRPr="00565893" w:rsidRDefault="00565893" w:rsidP="00565893">
      <w:pPr>
        <w:widowControl/>
        <w:spacing w:after="0" w:line="276" w:lineRule="auto"/>
        <w:ind w:right="6"/>
        <w:jc w:val="both"/>
        <w:textAlignment w:val="auto"/>
        <w:rPr>
          <w:rFonts w:ascii="Univerza Sans" w:eastAsia="Times New Roman" w:hAnsi="Univerza Sans" w:cs="Arial"/>
          <w:sz w:val="18"/>
          <w:szCs w:val="18"/>
          <w:lang w:eastAsia="sl-SI"/>
        </w:rPr>
      </w:pPr>
    </w:p>
    <w:tbl>
      <w:tblPr>
        <w:tblStyle w:val="Tabelamrea5111"/>
        <w:tblW w:w="0" w:type="auto"/>
        <w:tblLook w:val="04A0" w:firstRow="1" w:lastRow="0" w:firstColumn="1" w:lastColumn="0" w:noHBand="0" w:noVBand="1"/>
      </w:tblPr>
      <w:tblGrid>
        <w:gridCol w:w="3538"/>
        <w:gridCol w:w="5522"/>
      </w:tblGrid>
      <w:tr w:rsidR="00565893" w:rsidRPr="00565893" w14:paraId="01FDC245" w14:textId="77777777" w:rsidTr="00203189">
        <w:trPr>
          <w:trHeight w:val="454"/>
        </w:trPr>
        <w:tc>
          <w:tcPr>
            <w:tcW w:w="3539" w:type="dxa"/>
            <w:vAlign w:val="center"/>
          </w:tcPr>
          <w:p w14:paraId="543DEC0A"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Times New Roman" w:hAnsi="Univerza Sans" w:cs="F"/>
                <w:kern w:val="0"/>
                <w:sz w:val="18"/>
                <w:szCs w:val="18"/>
                <w:lang w:eastAsia="sl-SI"/>
              </w:rPr>
              <w:t>Ime in priimek (odgovorna oseba ponudnika)</w:t>
            </w:r>
          </w:p>
        </w:tc>
        <w:tc>
          <w:tcPr>
            <w:tcW w:w="5523" w:type="dxa"/>
            <w:vAlign w:val="center"/>
          </w:tcPr>
          <w:p w14:paraId="6695201C"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4C8612F5" w14:textId="77777777" w:rsidTr="00203189">
        <w:trPr>
          <w:trHeight w:val="454"/>
        </w:trPr>
        <w:tc>
          <w:tcPr>
            <w:tcW w:w="3539" w:type="dxa"/>
            <w:vAlign w:val="center"/>
          </w:tcPr>
          <w:p w14:paraId="7F127A59"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Naslov stalnega bivališča</w:t>
            </w:r>
          </w:p>
        </w:tc>
        <w:tc>
          <w:tcPr>
            <w:tcW w:w="5523" w:type="dxa"/>
            <w:vAlign w:val="center"/>
          </w:tcPr>
          <w:p w14:paraId="02ECABC3"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4E9226E8" w14:textId="77777777" w:rsidR="00565893" w:rsidRPr="00565893" w:rsidRDefault="00565893" w:rsidP="00565893">
      <w:pPr>
        <w:widowControl/>
        <w:spacing w:after="0" w:line="276" w:lineRule="auto"/>
        <w:ind w:right="6"/>
        <w:jc w:val="both"/>
        <w:rPr>
          <w:rFonts w:ascii="Univerza Sans" w:eastAsia="Times New Roman" w:hAnsi="Univerza Sans" w:cs="Arial"/>
          <w:sz w:val="18"/>
          <w:szCs w:val="18"/>
          <w:lang w:eastAsia="sl-SI"/>
        </w:rPr>
      </w:pPr>
    </w:p>
    <w:p w14:paraId="57EB8452"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0140292A"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r w:rsidRPr="00565893">
        <w:rPr>
          <w:rFonts w:ascii="Univerza Sans" w:eastAsia="Times New Roman" w:hAnsi="Univerza Sans" w:cs="Arial"/>
          <w:sz w:val="18"/>
          <w:szCs w:val="18"/>
          <w:lang w:eastAsia="sl-SI"/>
        </w:rPr>
        <w:t>v postopku oddaje javnega naročila »Dobava in dostava kmetijskih strojev za potrebe UL BF«, naročnika Univerza v Ljubljani</w:t>
      </w:r>
      <w:r w:rsidRPr="00565893">
        <w:rPr>
          <w:rFonts w:ascii="Univerza Sans" w:eastAsia="Calibri" w:hAnsi="Univerza Sans" w:cs="Arial"/>
          <w:kern w:val="0"/>
          <w:sz w:val="18"/>
          <w:szCs w:val="18"/>
        </w:rPr>
        <w:t>, Biotehniška fakulteta</w:t>
      </w:r>
      <w:r w:rsidRPr="00565893">
        <w:rPr>
          <w:rFonts w:ascii="Univerza Sans" w:eastAsia="Calibri" w:hAnsi="Univerza Sans" w:cs="Arial"/>
          <w:sz w:val="18"/>
          <w:szCs w:val="18"/>
          <w:lang w:eastAsia="zh-CN"/>
        </w:rPr>
        <w:t>, kot gospodarski subjekt (s.p.) ali odgovorna oseba gospodarskega subjekta – ponudnika:</w:t>
      </w:r>
    </w:p>
    <w:p w14:paraId="1577EEE7"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3514C1B4"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tbl>
      <w:tblPr>
        <w:tblStyle w:val="Tabelamrea5111"/>
        <w:tblW w:w="0" w:type="auto"/>
        <w:tblLook w:val="04A0" w:firstRow="1" w:lastRow="0" w:firstColumn="1" w:lastColumn="0" w:noHBand="0" w:noVBand="1"/>
      </w:tblPr>
      <w:tblGrid>
        <w:gridCol w:w="3538"/>
        <w:gridCol w:w="5522"/>
      </w:tblGrid>
      <w:tr w:rsidR="00565893" w:rsidRPr="00565893" w14:paraId="542BB77E" w14:textId="77777777" w:rsidTr="00203189">
        <w:trPr>
          <w:trHeight w:val="454"/>
        </w:trPr>
        <w:tc>
          <w:tcPr>
            <w:tcW w:w="3539" w:type="dxa"/>
            <w:vAlign w:val="center"/>
          </w:tcPr>
          <w:p w14:paraId="7857D4B1"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Naziv</w:t>
            </w:r>
          </w:p>
        </w:tc>
        <w:tc>
          <w:tcPr>
            <w:tcW w:w="5523" w:type="dxa"/>
            <w:vAlign w:val="center"/>
          </w:tcPr>
          <w:p w14:paraId="5C8778A2"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74701BCF" w14:textId="77777777" w:rsidTr="00203189">
        <w:trPr>
          <w:trHeight w:val="454"/>
        </w:trPr>
        <w:tc>
          <w:tcPr>
            <w:tcW w:w="3539" w:type="dxa"/>
            <w:tcBorders>
              <w:bottom w:val="single" w:sz="4" w:space="0" w:color="auto"/>
            </w:tcBorders>
            <w:vAlign w:val="center"/>
          </w:tcPr>
          <w:p w14:paraId="2C2B320B"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Poslovni naslov</w:t>
            </w:r>
          </w:p>
        </w:tc>
        <w:tc>
          <w:tcPr>
            <w:tcW w:w="5523" w:type="dxa"/>
            <w:vAlign w:val="center"/>
          </w:tcPr>
          <w:p w14:paraId="102B9E99"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38D3BEEE" w14:textId="77777777" w:rsidTr="00203189">
        <w:trPr>
          <w:trHeight w:val="454"/>
        </w:trPr>
        <w:tc>
          <w:tcPr>
            <w:tcW w:w="3539" w:type="dxa"/>
            <w:tcBorders>
              <w:bottom w:val="single" w:sz="4" w:space="0" w:color="auto"/>
            </w:tcBorders>
            <w:vAlign w:val="center"/>
          </w:tcPr>
          <w:p w14:paraId="0BE7D84D"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Matična št.</w:t>
            </w:r>
          </w:p>
        </w:tc>
        <w:tc>
          <w:tcPr>
            <w:tcW w:w="5523" w:type="dxa"/>
            <w:vAlign w:val="center"/>
          </w:tcPr>
          <w:p w14:paraId="5861BE70"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2E508E0C"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6366372D"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635FAADD" w14:textId="77777777" w:rsidR="00565893" w:rsidRPr="00565893" w:rsidRDefault="00565893" w:rsidP="00565893">
      <w:pPr>
        <w:widowControl/>
        <w:spacing w:after="0" w:line="276" w:lineRule="auto"/>
        <w:ind w:right="6"/>
        <w:jc w:val="both"/>
        <w:rPr>
          <w:rFonts w:ascii="Univerza Sans" w:eastAsia="Calibri" w:hAnsi="Univerza Sans" w:cs="Arial"/>
          <w:color w:val="000000"/>
          <w:sz w:val="18"/>
          <w:szCs w:val="18"/>
          <w:lang w:eastAsia="zh-CN"/>
        </w:rPr>
      </w:pPr>
      <w:r w:rsidRPr="00565893">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82AC13E" w14:textId="77777777" w:rsidR="00565893" w:rsidRPr="00565893" w:rsidRDefault="00565893" w:rsidP="00565893">
      <w:pPr>
        <w:widowControl/>
        <w:numPr>
          <w:ilvl w:val="0"/>
          <w:numId w:val="71"/>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565893">
        <w:rPr>
          <w:rFonts w:ascii="Univerza Sans" w:eastAsia="Calibri" w:hAnsi="Univerza Sans" w:cs="Arial"/>
          <w:color w:val="000000"/>
          <w:kern w:val="0"/>
          <w:sz w:val="18"/>
          <w:szCs w:val="18"/>
        </w:rPr>
        <w:t>udeležen kot poslovodja, član poslovodstva ali zakoniti zastopnik ali</w:t>
      </w:r>
    </w:p>
    <w:p w14:paraId="4B444303" w14:textId="77777777" w:rsidR="00565893" w:rsidRPr="00565893" w:rsidRDefault="00565893" w:rsidP="00565893">
      <w:pPr>
        <w:widowControl/>
        <w:numPr>
          <w:ilvl w:val="0"/>
          <w:numId w:val="71"/>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565893">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4CB9B9D" w14:textId="77777777" w:rsidR="00565893" w:rsidRPr="00565893" w:rsidRDefault="00565893" w:rsidP="00565893">
      <w:pPr>
        <w:spacing w:after="0" w:line="276" w:lineRule="auto"/>
        <w:ind w:right="6"/>
        <w:jc w:val="both"/>
        <w:rPr>
          <w:rFonts w:ascii="Univerza Sans" w:eastAsia="Times New Roman" w:hAnsi="Univerza Sans" w:cs="Arial"/>
          <w:i/>
          <w:color w:val="000000"/>
          <w:sz w:val="18"/>
          <w:szCs w:val="18"/>
          <w:lang w:eastAsia="sl-SI"/>
        </w:rPr>
      </w:pPr>
    </w:p>
    <w:p w14:paraId="621DA17C" w14:textId="77777777" w:rsidR="00565893" w:rsidRPr="00565893" w:rsidRDefault="00565893" w:rsidP="00565893">
      <w:pPr>
        <w:spacing w:after="0" w:line="276" w:lineRule="auto"/>
        <w:ind w:right="6"/>
        <w:jc w:val="both"/>
        <w:rPr>
          <w:rFonts w:ascii="Univerza Sans" w:eastAsia="Times New Roman" w:hAnsi="Univerza Sans" w:cs="Arial"/>
          <w:i/>
          <w:color w:val="000000"/>
          <w:sz w:val="18"/>
          <w:szCs w:val="18"/>
          <w:lang w:eastAsia="sl-SI"/>
        </w:rPr>
      </w:pPr>
      <w:r w:rsidRPr="00565893">
        <w:rPr>
          <w:rFonts w:ascii="Univerza Sans" w:eastAsia="Times New Roman" w:hAnsi="Univerza Sans" w:cs="Arial"/>
          <w:i/>
          <w:color w:val="000000"/>
          <w:sz w:val="18"/>
          <w:szCs w:val="18"/>
          <w:lang w:eastAsia="sl-SI"/>
        </w:rPr>
        <w:t>Izjavo poda ena od odgovornih oseb ponudnika.</w:t>
      </w:r>
    </w:p>
    <w:p w14:paraId="25C90EE1" w14:textId="77777777" w:rsidR="00565893" w:rsidRPr="00565893" w:rsidRDefault="00565893" w:rsidP="00565893">
      <w:pPr>
        <w:spacing w:after="0"/>
        <w:rPr>
          <w:rFonts w:ascii="Univerza Sans" w:eastAsia="Times New Roman" w:hAnsi="Univerza Sans" w:cs="Arial"/>
          <w:i/>
          <w:sz w:val="18"/>
          <w:szCs w:val="18"/>
          <w:lang w:eastAsia="sl-SI"/>
        </w:rPr>
      </w:pPr>
    </w:p>
    <w:p w14:paraId="2D4C98BE" w14:textId="77777777" w:rsidR="00565893" w:rsidRPr="00565893" w:rsidRDefault="00565893" w:rsidP="00565893">
      <w:pPr>
        <w:spacing w:after="0" w:line="276" w:lineRule="auto"/>
        <w:ind w:right="6"/>
        <w:jc w:val="both"/>
        <w:rPr>
          <w:rFonts w:ascii="Univerza Sans" w:eastAsia="Times New Roman" w:hAnsi="Univerza Sans" w:cs="Arial"/>
          <w:color w:val="000000"/>
          <w:sz w:val="18"/>
          <w:szCs w:val="18"/>
          <w:lang w:eastAsia="sl-SI"/>
        </w:rPr>
      </w:pPr>
    </w:p>
    <w:tbl>
      <w:tblPr>
        <w:tblStyle w:val="Tabelamrea11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565893" w:rsidRPr="00565893" w14:paraId="022A7371" w14:textId="77777777" w:rsidTr="00203189">
        <w:trPr>
          <w:trHeight w:val="340"/>
        </w:trPr>
        <w:tc>
          <w:tcPr>
            <w:tcW w:w="928" w:type="dxa"/>
            <w:vAlign w:val="center"/>
          </w:tcPr>
          <w:p w14:paraId="6E8C840B"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r w:rsidRPr="00565893">
              <w:rPr>
                <w:rFonts w:ascii="Univerza Sans" w:eastAsia="Times New Roman" w:hAnsi="Univerza Sans" w:cs="Arial"/>
                <w:color w:val="000000"/>
                <w:sz w:val="18"/>
                <w:szCs w:val="18"/>
                <w:lang w:eastAsia="sl-SI"/>
              </w:rPr>
              <w:t>Datum:</w:t>
            </w:r>
          </w:p>
        </w:tc>
        <w:tc>
          <w:tcPr>
            <w:tcW w:w="1619" w:type="dxa"/>
            <w:vAlign w:val="center"/>
          </w:tcPr>
          <w:p w14:paraId="1FB27DBA"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c>
          <w:tcPr>
            <w:tcW w:w="2977" w:type="dxa"/>
          </w:tcPr>
          <w:p w14:paraId="1D8E196C" w14:textId="77777777" w:rsidR="00565893" w:rsidRPr="00565893" w:rsidRDefault="00565893" w:rsidP="00565893">
            <w:pPr>
              <w:widowControl/>
              <w:spacing w:after="0" w:line="276" w:lineRule="auto"/>
              <w:jc w:val="center"/>
              <w:rPr>
                <w:rFonts w:ascii="Univerza Sans" w:eastAsia="Times New Roman" w:hAnsi="Univerza Sans" w:cs="Arial"/>
                <w:color w:val="000000"/>
                <w:sz w:val="18"/>
                <w:szCs w:val="18"/>
                <w:lang w:eastAsia="sl-SI"/>
              </w:rPr>
            </w:pPr>
            <w:r w:rsidRPr="00565893">
              <w:rPr>
                <w:rFonts w:ascii="Univerza Sans" w:hAnsi="Univerza Sans"/>
                <w:kern w:val="2"/>
                <w:sz w:val="18"/>
                <w:szCs w:val="18"/>
              </w:rPr>
              <w:t>Žig</w:t>
            </w:r>
          </w:p>
        </w:tc>
        <w:tc>
          <w:tcPr>
            <w:tcW w:w="3536" w:type="dxa"/>
            <w:vAlign w:val="center"/>
          </w:tcPr>
          <w:p w14:paraId="6F71F755"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r w:rsidRPr="00565893">
              <w:rPr>
                <w:rFonts w:ascii="Univerza Sans" w:hAnsi="Univerza Sans"/>
                <w:kern w:val="2"/>
                <w:sz w:val="18"/>
                <w:szCs w:val="18"/>
              </w:rPr>
              <w:t>Podpis odgovorne osebe:</w:t>
            </w:r>
          </w:p>
        </w:tc>
      </w:tr>
      <w:tr w:rsidR="00565893" w:rsidRPr="00565893" w14:paraId="6C3B6A76" w14:textId="77777777" w:rsidTr="00203189">
        <w:trPr>
          <w:trHeight w:val="454"/>
        </w:trPr>
        <w:tc>
          <w:tcPr>
            <w:tcW w:w="2547" w:type="dxa"/>
            <w:gridSpan w:val="2"/>
            <w:tcBorders>
              <w:bottom w:val="single" w:sz="4" w:space="0" w:color="auto"/>
            </w:tcBorders>
            <w:vAlign w:val="center"/>
          </w:tcPr>
          <w:p w14:paraId="319B5765"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c>
          <w:tcPr>
            <w:tcW w:w="2977" w:type="dxa"/>
          </w:tcPr>
          <w:p w14:paraId="2F749104" w14:textId="77777777" w:rsidR="00565893" w:rsidRPr="00565893" w:rsidRDefault="00565893" w:rsidP="00565893">
            <w:pPr>
              <w:widowControl/>
              <w:spacing w:after="0" w:line="276" w:lineRule="auto"/>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25EC1056"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r>
    </w:tbl>
    <w:p w14:paraId="3E702C0D" w14:textId="77777777" w:rsidR="00565893" w:rsidRPr="00565893" w:rsidRDefault="00565893" w:rsidP="00565893">
      <w:pPr>
        <w:widowControl/>
        <w:suppressAutoHyphens w:val="0"/>
        <w:spacing w:after="120" w:line="270" w:lineRule="exact"/>
        <w:jc w:val="both"/>
        <w:rPr>
          <w:rFonts w:ascii="Univerza Sans" w:eastAsia="Calibri" w:hAnsi="Univerza Sans" w:cs="Arial"/>
          <w:kern w:val="2"/>
          <w:sz w:val="18"/>
          <w:szCs w:val="18"/>
        </w:rPr>
      </w:pPr>
    </w:p>
    <w:p w14:paraId="6ED5DF7A" w14:textId="77777777" w:rsidR="00565893" w:rsidRDefault="00565893">
      <w:pPr>
        <w:widowControl/>
        <w:suppressAutoHyphens w:val="0"/>
        <w:autoSpaceDN/>
        <w:spacing w:after="0" w:line="240" w:lineRule="auto"/>
        <w:textAlignment w:val="auto"/>
        <w:rPr>
          <w:rFonts w:ascii="Univerza Sans" w:eastAsia="Times New Roman" w:hAnsi="Univerza Sans" w:cs="Arial"/>
          <w:sz w:val="18"/>
          <w:szCs w:val="18"/>
          <w:lang w:eastAsia="sl-SI"/>
        </w:rPr>
      </w:pPr>
      <w:r>
        <w:rPr>
          <w:rFonts w:ascii="Univerza Sans" w:eastAsia="Times New Roman" w:hAnsi="Univerza Sans" w:cs="Arial"/>
          <w:sz w:val="18"/>
          <w:szCs w:val="18"/>
          <w:lang w:eastAsia="sl-SI"/>
        </w:rPr>
        <w:br w:type="page"/>
      </w:r>
    </w:p>
    <w:p w14:paraId="7976EED7" w14:textId="77777777" w:rsidR="007F7A53" w:rsidRPr="00826809"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p>
    <w:p w14:paraId="6293601E"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6" w:name="_Hlk188256298"/>
      <w:r w:rsidRPr="00826809">
        <w:rPr>
          <w:rFonts w:ascii="Univerza Sans" w:eastAsia="Calibri" w:hAnsi="Univerza Sans" w:cs="Arial"/>
          <w:b/>
          <w:bCs/>
          <w:color w:val="000000"/>
          <w:sz w:val="18"/>
          <w:szCs w:val="18"/>
          <w:lang w:eastAsia="zh-CN"/>
        </w:rPr>
        <w:t>IZJAVA O NEOBSTOJU OMEJEVALNIH UKREPOV ZARADI DELOVANJA RUSIJE</w:t>
      </w:r>
    </w:p>
    <w:bookmarkEnd w:id="6"/>
    <w:p w14:paraId="4ADB390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826809" w14:paraId="39C5097A" w14:textId="77777777" w:rsidTr="00C941E3">
        <w:trPr>
          <w:trHeight w:val="454"/>
        </w:trPr>
        <w:tc>
          <w:tcPr>
            <w:tcW w:w="3539" w:type="dxa"/>
            <w:vAlign w:val="center"/>
          </w:tcPr>
          <w:p w14:paraId="33F449D5"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Naziv</w:t>
            </w:r>
          </w:p>
        </w:tc>
        <w:tc>
          <w:tcPr>
            <w:tcW w:w="5523" w:type="dxa"/>
            <w:vAlign w:val="center"/>
          </w:tcPr>
          <w:p w14:paraId="3DC1401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742CDB99" w14:textId="77777777" w:rsidTr="00C941E3">
        <w:trPr>
          <w:trHeight w:val="454"/>
        </w:trPr>
        <w:tc>
          <w:tcPr>
            <w:tcW w:w="3539" w:type="dxa"/>
            <w:tcBorders>
              <w:bottom w:val="single" w:sz="4" w:space="0" w:color="auto"/>
            </w:tcBorders>
            <w:vAlign w:val="center"/>
          </w:tcPr>
          <w:p w14:paraId="5709539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Poslovni naslov</w:t>
            </w:r>
          </w:p>
        </w:tc>
        <w:tc>
          <w:tcPr>
            <w:tcW w:w="5523" w:type="dxa"/>
            <w:vAlign w:val="center"/>
          </w:tcPr>
          <w:p w14:paraId="1BD92353"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0F713B54" w14:textId="77777777" w:rsidTr="00C941E3">
        <w:trPr>
          <w:trHeight w:val="454"/>
        </w:trPr>
        <w:tc>
          <w:tcPr>
            <w:tcW w:w="3539" w:type="dxa"/>
            <w:tcBorders>
              <w:bottom w:val="single" w:sz="4" w:space="0" w:color="auto"/>
            </w:tcBorders>
            <w:vAlign w:val="center"/>
          </w:tcPr>
          <w:p w14:paraId="77F1827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Matična/davčna št.</w:t>
            </w:r>
          </w:p>
        </w:tc>
        <w:tc>
          <w:tcPr>
            <w:tcW w:w="5523" w:type="dxa"/>
            <w:vAlign w:val="center"/>
          </w:tcPr>
          <w:p w14:paraId="072772F1"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59150B20"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 xml:space="preserve">Za potrebe postopka javnega naročila za </w:t>
      </w:r>
      <w:r w:rsidRPr="00915CD7">
        <w:rPr>
          <w:rFonts w:ascii="Univerza Sans" w:eastAsia="Times New Roman" w:hAnsi="Univerza Sans" w:cs="Arial"/>
          <w:sz w:val="18"/>
          <w:szCs w:val="18"/>
          <w:lang w:eastAsia="sl-SI"/>
        </w:rPr>
        <w:t>»</w:t>
      </w:r>
      <w:r w:rsidR="001211A0" w:rsidRPr="00915CD7">
        <w:rPr>
          <w:rFonts w:ascii="Univerza Sans" w:eastAsia="Times New Roman" w:hAnsi="Univerza Sans" w:cs="Arial"/>
          <w:bCs/>
          <w:sz w:val="18"/>
          <w:szCs w:val="18"/>
          <w:lang w:eastAsia="sl-SI"/>
        </w:rPr>
        <w:t>Dobava in dostava kmetijskih strojev za potrebe UL BF</w:t>
      </w:r>
      <w:r w:rsidRPr="00915CD7">
        <w:rPr>
          <w:rFonts w:ascii="Univerza Sans" w:eastAsia="Times New Roman" w:hAnsi="Univerza Sans" w:cs="Arial"/>
          <w:sz w:val="18"/>
          <w:szCs w:val="18"/>
          <w:lang w:eastAsia="sl-SI"/>
        </w:rPr>
        <w:t>«</w:t>
      </w:r>
      <w:r w:rsidRPr="00826809">
        <w:rPr>
          <w:rFonts w:ascii="Univerza Sans" w:eastAsia="Times New Roman" w:hAnsi="Univerza Sans" w:cs="Arial"/>
          <w:sz w:val="18"/>
          <w:szCs w:val="18"/>
          <w:lang w:eastAsia="sl-SI"/>
        </w:rPr>
        <w:t xml:space="preserve"> pod kazensko in materialno odgovornostjo izjavljamo, da:</w:t>
      </w:r>
    </w:p>
    <w:p w14:paraId="21771B8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168ADE3"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826809" w:rsidRDefault="007F7A53" w:rsidP="007F7A53">
      <w:pPr>
        <w:ind w:right="6"/>
        <w:rPr>
          <w:rFonts w:ascii="Univerza Sans" w:eastAsia="Times New Roman" w:hAnsi="Univerza Sans" w:cs="Arial"/>
          <w:sz w:val="18"/>
          <w:szCs w:val="18"/>
          <w:lang w:eastAsia="sl-SI"/>
        </w:rPr>
      </w:pPr>
    </w:p>
    <w:p w14:paraId="4A7E36CD" w14:textId="77777777" w:rsidR="007F7A53" w:rsidRPr="00826809" w:rsidRDefault="007F7A53" w:rsidP="007F7A53">
      <w:pPr>
        <w:ind w:right="6"/>
        <w:rPr>
          <w:rFonts w:ascii="Univerza Sans" w:eastAsia="Times New Roman" w:hAnsi="Univerza Sans" w:cs="Arial"/>
          <w:sz w:val="18"/>
          <w:szCs w:val="18"/>
          <w:lang w:eastAsia="sl-SI"/>
        </w:rPr>
      </w:pPr>
    </w:p>
    <w:p w14:paraId="67092166"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64533878"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826809" w14:paraId="426D4824" w14:textId="77777777" w:rsidTr="000611ED">
        <w:trPr>
          <w:trHeight w:val="340"/>
        </w:trPr>
        <w:tc>
          <w:tcPr>
            <w:tcW w:w="928" w:type="dxa"/>
            <w:vAlign w:val="center"/>
          </w:tcPr>
          <w:p w14:paraId="08B754D1"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826809" w:rsidRDefault="000611ED" w:rsidP="000611ED">
            <w:pPr>
              <w:spacing w:after="0" w:line="240" w:lineRule="auto"/>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5F686165" w14:textId="776B66FE"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7F7A53" w:rsidRPr="00826809"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65D5AF66" w:rsidR="007F7A53" w:rsidRPr="00826809" w:rsidRDefault="007F7A53" w:rsidP="007F7A53">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B4FCE22"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Toc43283860"/>
      <w:bookmarkStart w:id="8" w:name="_Toc77248474"/>
      <w:bookmarkStart w:id="9" w:name="_Hlk193780075"/>
      <w:r w:rsidRPr="00826809">
        <w:rPr>
          <w:rFonts w:ascii="Univerza Sans" w:eastAsia="Calibri" w:hAnsi="Univerza Sans" w:cs="Arial"/>
          <w:b/>
          <w:bCs/>
          <w:color w:val="000000"/>
          <w:sz w:val="18"/>
          <w:szCs w:val="18"/>
          <w:lang w:eastAsia="zh-CN"/>
        </w:rPr>
        <w:lastRenderedPageBreak/>
        <w:t>MENIČNA IZJAVA</w:t>
      </w:r>
      <w:bookmarkEnd w:id="7"/>
      <w:bookmarkEnd w:id="8"/>
    </w:p>
    <w:p w14:paraId="6FA3EC4E" w14:textId="4F38B3A1"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dobro izvedbo pogodbenih obveznosti</w:t>
      </w:r>
      <w:bookmarkEnd w:id="9"/>
      <w:r w:rsidR="00641EED">
        <w:rPr>
          <w:rFonts w:ascii="Univerza Sans" w:eastAsia="Calibri" w:hAnsi="Univerza Sans" w:cs="Arial"/>
          <w:bCs/>
          <w:smallCaps/>
          <w:color w:val="000000"/>
          <w:sz w:val="18"/>
          <w:szCs w:val="18"/>
          <w:lang w:eastAsia="zh-CN"/>
        </w:rPr>
        <w:t xml:space="preserve"> in </w:t>
      </w:r>
      <w:r w:rsidR="00641EED" w:rsidRPr="00826809">
        <w:rPr>
          <w:rFonts w:ascii="Univerza Sans" w:eastAsia="Calibri" w:hAnsi="Univerza Sans" w:cs="Arial"/>
          <w:bCs/>
          <w:smallCaps/>
          <w:color w:val="000000"/>
          <w:sz w:val="18"/>
          <w:szCs w:val="18"/>
          <w:lang w:eastAsia="zh-CN"/>
        </w:rPr>
        <w:t>za odpravo napak v garancijskem obdobju</w:t>
      </w:r>
    </w:p>
    <w:p w14:paraId="7EAD5336"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5A5E2797"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4DA18F85" w14:textId="77777777" w:rsidTr="00200761">
        <w:trPr>
          <w:trHeight w:val="391"/>
        </w:trPr>
        <w:tc>
          <w:tcPr>
            <w:tcW w:w="9212" w:type="dxa"/>
            <w:tcBorders>
              <w:top w:val="nil"/>
              <w:left w:val="nil"/>
              <w:bottom w:val="single" w:sz="4" w:space="0" w:color="auto"/>
              <w:right w:val="nil"/>
            </w:tcBorders>
            <w:vAlign w:val="center"/>
          </w:tcPr>
          <w:p w14:paraId="6921B820" w14:textId="77777777" w:rsidR="00F30C7C" w:rsidRPr="00826809" w:rsidRDefault="00F30C7C" w:rsidP="00200761">
            <w:pPr>
              <w:widowControl/>
              <w:suppressAutoHyphens w:val="0"/>
              <w:autoSpaceDN/>
              <w:spacing w:after="0" w:line="240" w:lineRule="auto"/>
              <w:textAlignment w:val="auto"/>
              <w:rPr>
                <w:rFonts w:ascii="Univerza Sans" w:hAnsi="Univerza Sans"/>
                <w:kern w:val="0"/>
                <w:sz w:val="18"/>
                <w:szCs w:val="18"/>
                <w:lang w:eastAsia="sl-SI"/>
              </w:rPr>
            </w:pPr>
          </w:p>
        </w:tc>
      </w:tr>
    </w:tbl>
    <w:p w14:paraId="4A0BD0BC"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425399F5" w14:textId="492C7756"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bookmarkStart w:id="10" w:name="_Hlk188621277"/>
      <w:r w:rsidRPr="00826809">
        <w:rPr>
          <w:rFonts w:ascii="Univerza Sans" w:eastAsia="Times New Roman" w:hAnsi="Univerza Sans" w:cs="Arial"/>
          <w:sz w:val="18"/>
          <w:szCs w:val="18"/>
          <w:lang w:eastAsia="sl-SI"/>
        </w:rPr>
        <w:t xml:space="preserve">V postopku oddaje javnega naročila </w:t>
      </w:r>
      <w:r w:rsidRPr="00915CD7">
        <w:rPr>
          <w:rFonts w:ascii="Univerza Sans" w:eastAsia="Calibri" w:hAnsi="Univerza Sans" w:cs="Arial"/>
          <w:b/>
          <w:bCs/>
          <w:sz w:val="18"/>
          <w:szCs w:val="18"/>
          <w:lang w:eastAsia="zh-CN"/>
        </w:rPr>
        <w:t>»</w:t>
      </w:r>
      <w:r w:rsidR="00200761" w:rsidRPr="00915CD7">
        <w:rPr>
          <w:rFonts w:ascii="Univerza Sans" w:eastAsia="Calibri" w:hAnsi="Univerza Sans" w:cs="Arial"/>
          <w:b/>
          <w:bCs/>
          <w:color w:val="000000"/>
          <w:sz w:val="18"/>
          <w:szCs w:val="18"/>
          <w:lang w:eastAsia="zh-CN"/>
        </w:rPr>
        <w:t>D</w:t>
      </w:r>
      <w:r w:rsidR="00E24F65" w:rsidRPr="00915CD7">
        <w:rPr>
          <w:rFonts w:ascii="Univerza Sans" w:eastAsia="Calibri" w:hAnsi="Univerza Sans" w:cs="Arial"/>
          <w:b/>
          <w:bCs/>
          <w:color w:val="000000"/>
          <w:sz w:val="18"/>
          <w:szCs w:val="18"/>
          <w:lang w:eastAsia="zh-CN"/>
        </w:rPr>
        <w:t>obav</w:t>
      </w:r>
      <w:r w:rsidR="00402079" w:rsidRPr="00915CD7">
        <w:rPr>
          <w:rFonts w:ascii="Univerza Sans" w:eastAsia="Calibri" w:hAnsi="Univerza Sans" w:cs="Arial"/>
          <w:b/>
          <w:bCs/>
          <w:color w:val="000000"/>
          <w:sz w:val="18"/>
          <w:szCs w:val="18"/>
          <w:lang w:eastAsia="zh-CN"/>
        </w:rPr>
        <w:t>a</w:t>
      </w:r>
      <w:r w:rsidR="00E24F65" w:rsidRPr="00915CD7">
        <w:rPr>
          <w:rFonts w:ascii="Univerza Sans" w:eastAsia="Calibri" w:hAnsi="Univerza Sans" w:cs="Arial"/>
          <w:b/>
          <w:bCs/>
          <w:color w:val="000000"/>
          <w:sz w:val="18"/>
          <w:szCs w:val="18"/>
          <w:lang w:eastAsia="zh-CN"/>
        </w:rPr>
        <w:t xml:space="preserve"> in dostav</w:t>
      </w:r>
      <w:r w:rsidR="00402079" w:rsidRPr="00915CD7">
        <w:rPr>
          <w:rFonts w:ascii="Univerza Sans" w:eastAsia="Calibri" w:hAnsi="Univerza Sans" w:cs="Arial"/>
          <w:b/>
          <w:bCs/>
          <w:color w:val="000000"/>
          <w:sz w:val="18"/>
          <w:szCs w:val="18"/>
          <w:lang w:eastAsia="zh-CN"/>
        </w:rPr>
        <w:t>a</w:t>
      </w:r>
      <w:r w:rsidR="00E24F65" w:rsidRPr="00915CD7">
        <w:rPr>
          <w:rFonts w:ascii="Univerza Sans" w:eastAsia="Calibri" w:hAnsi="Univerza Sans" w:cs="Arial"/>
          <w:b/>
          <w:bCs/>
          <w:color w:val="000000"/>
          <w:sz w:val="18"/>
          <w:szCs w:val="18"/>
          <w:lang w:eastAsia="zh-CN"/>
        </w:rPr>
        <w:t xml:space="preserve"> kmetijskih strojev za potrebe UL BF</w:t>
      </w:r>
      <w:r w:rsidRPr="00915CD7">
        <w:rPr>
          <w:rFonts w:ascii="Univerza Sans" w:eastAsia="Calibri" w:hAnsi="Univerza Sans" w:cs="Arial"/>
          <w:b/>
          <w:bCs/>
          <w:sz w:val="18"/>
          <w:szCs w:val="18"/>
          <w:lang w:eastAsia="zh-CN"/>
        </w:rPr>
        <w:t>«</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pooblaščamo, da izpolni v vseh neizpolnjenih delih, vključno s pripisom »brez protesta«, vsako od podpisanih in žigosanih bianko menic za dobro izvedbo pogodbenih obveznosti</w:t>
      </w:r>
      <w:r w:rsidR="00641EED">
        <w:rPr>
          <w:rFonts w:ascii="Univerza Sans" w:eastAsia="Calibri" w:hAnsi="Univerza Sans" w:cs="Arial"/>
          <w:sz w:val="18"/>
          <w:szCs w:val="18"/>
          <w:lang w:eastAsia="zh-CN"/>
        </w:rPr>
        <w:t xml:space="preserve"> in za odpravo napak</w:t>
      </w:r>
      <w:r w:rsidRPr="00826809">
        <w:rPr>
          <w:rFonts w:ascii="Univerza Sans" w:eastAsia="Calibri" w:hAnsi="Univerza Sans" w:cs="Arial"/>
          <w:sz w:val="18"/>
          <w:szCs w:val="18"/>
          <w:lang w:eastAsia="zh-CN"/>
        </w:rPr>
        <w:t xml:space="preserve">, ki jih bomo predložili naročniku ob sklenitvi Pogodbe za </w:t>
      </w:r>
      <w:r w:rsidR="00BA5341" w:rsidRPr="00826809">
        <w:rPr>
          <w:rFonts w:ascii="Univerza Sans" w:eastAsia="Calibri" w:hAnsi="Univerza Sans" w:cs="Arial"/>
          <w:kern w:val="0"/>
          <w:sz w:val="18"/>
          <w:szCs w:val="18"/>
        </w:rPr>
        <w:fldChar w:fldCharType="begin">
          <w:ffData>
            <w:name w:val=""/>
            <w:enabled/>
            <w:calcOnExit w:val="0"/>
            <w:textInput>
              <w:default w:val="dobavo in dostavo kmetijskih strojev za potrebe UL BF"/>
            </w:textInput>
          </w:ffData>
        </w:fldChar>
      </w:r>
      <w:r w:rsidR="00BA5341" w:rsidRPr="00826809">
        <w:rPr>
          <w:rFonts w:ascii="Univerza Sans" w:eastAsia="Calibri" w:hAnsi="Univerza Sans" w:cs="Arial"/>
          <w:kern w:val="0"/>
          <w:sz w:val="18"/>
          <w:szCs w:val="18"/>
        </w:rPr>
        <w:instrText xml:space="preserve"> FORMTEXT </w:instrText>
      </w:r>
      <w:r w:rsidR="00BA5341" w:rsidRPr="00826809">
        <w:rPr>
          <w:rFonts w:ascii="Univerza Sans" w:eastAsia="Calibri" w:hAnsi="Univerza Sans" w:cs="Arial"/>
          <w:kern w:val="0"/>
          <w:sz w:val="18"/>
          <w:szCs w:val="18"/>
        </w:rPr>
      </w:r>
      <w:r w:rsidR="00BA5341" w:rsidRPr="00826809">
        <w:rPr>
          <w:rFonts w:ascii="Univerza Sans" w:eastAsia="Calibri" w:hAnsi="Univerza Sans" w:cs="Arial"/>
          <w:kern w:val="0"/>
          <w:sz w:val="18"/>
          <w:szCs w:val="18"/>
        </w:rPr>
        <w:fldChar w:fldCharType="separate"/>
      </w:r>
      <w:r w:rsidR="00BA5341" w:rsidRPr="00826809">
        <w:rPr>
          <w:rFonts w:ascii="Univerza Sans" w:eastAsia="Calibri" w:hAnsi="Univerza Sans" w:cs="Arial"/>
          <w:noProof/>
          <w:kern w:val="0"/>
          <w:sz w:val="18"/>
          <w:szCs w:val="18"/>
        </w:rPr>
        <w:t>dobavo in dostavo kmetijskih strojev za potrebe UL BF</w:t>
      </w:r>
      <w:r w:rsidR="00BA5341"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00915CD7">
        <w:rPr>
          <w:rFonts w:ascii="Univerza Sans" w:eastAsia="Calibri" w:hAnsi="Univerza Sans" w:cs="Arial"/>
          <w:kern w:val="0"/>
          <w:sz w:val="18"/>
          <w:szCs w:val="18"/>
        </w:rPr>
        <w:fldChar w:fldCharType="begin">
          <w:ffData>
            <w:name w:val=""/>
            <w:enabled/>
            <w:calcOnExit w:val="0"/>
            <w:textInput>
              <w:default w:val="401-3/2026-xx"/>
            </w:textInput>
          </w:ffData>
        </w:fldChar>
      </w:r>
      <w:r w:rsidR="00915CD7">
        <w:rPr>
          <w:rFonts w:ascii="Univerza Sans" w:eastAsia="Calibri" w:hAnsi="Univerza Sans" w:cs="Arial"/>
          <w:kern w:val="0"/>
          <w:sz w:val="18"/>
          <w:szCs w:val="18"/>
        </w:rPr>
        <w:instrText xml:space="preserve"> FORMTEXT </w:instrText>
      </w:r>
      <w:r w:rsidR="00915CD7">
        <w:rPr>
          <w:rFonts w:ascii="Univerza Sans" w:eastAsia="Calibri" w:hAnsi="Univerza Sans" w:cs="Arial"/>
          <w:kern w:val="0"/>
          <w:sz w:val="18"/>
          <w:szCs w:val="18"/>
        </w:rPr>
      </w:r>
      <w:r w:rsidR="00915CD7">
        <w:rPr>
          <w:rFonts w:ascii="Univerza Sans" w:eastAsia="Calibri" w:hAnsi="Univerza Sans" w:cs="Arial"/>
          <w:kern w:val="0"/>
          <w:sz w:val="18"/>
          <w:szCs w:val="18"/>
        </w:rPr>
        <w:fldChar w:fldCharType="separate"/>
      </w:r>
      <w:r w:rsidR="00915CD7">
        <w:rPr>
          <w:rFonts w:ascii="Univerza Sans" w:eastAsia="Calibri" w:hAnsi="Univerza Sans" w:cs="Arial"/>
          <w:noProof/>
          <w:kern w:val="0"/>
          <w:sz w:val="18"/>
          <w:szCs w:val="18"/>
        </w:rPr>
        <w:t>401-3/2026-xx</w:t>
      </w:r>
      <w:r w:rsidR="00915CD7">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1C4627CB" w14:textId="77777777"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4A715DC7" w14:textId="77777777" w:rsidR="00F30C7C" w:rsidRPr="00826809" w:rsidRDefault="00F30C7C" w:rsidP="00F30C7C">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7A277C9F" w14:textId="581E364B"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w:t>
      </w:r>
      <w:r w:rsidR="002C0753" w:rsidRPr="00826809">
        <w:rPr>
          <w:rFonts w:ascii="Univerza Sans" w:eastAsia="Calibri" w:hAnsi="Univerza Sans" w:cs="Arial"/>
          <w:sz w:val="18"/>
          <w:szCs w:val="18"/>
          <w:lang w:eastAsia="zh-CN"/>
        </w:rPr>
        <w:t>no</w:t>
      </w:r>
      <w:r w:rsidRPr="00826809">
        <w:rPr>
          <w:rFonts w:ascii="Univerza Sans" w:eastAsia="Calibri" w:hAnsi="Univerza Sans" w:cs="Arial"/>
          <w:sz w:val="18"/>
          <w:szCs w:val="18"/>
          <w:lang w:eastAsia="zh-CN"/>
        </w:rPr>
        <w:t xml:space="preserve"> z določili pogodbe; ali</w:t>
      </w:r>
    </w:p>
    <w:p w14:paraId="57E4DE1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0228FBCA"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950294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1"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11"/>
    </w:p>
    <w:p w14:paraId="134C9224"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7B8F3788"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0524F0C"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30AF55E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517F50E4"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bookmarkEnd w:id="10"/>
    <w:p w14:paraId="7E07483E" w14:textId="77777777" w:rsidR="00641EED" w:rsidRPr="00826809" w:rsidRDefault="00641EED" w:rsidP="00641EED">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786B5C78"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v garancijskem obdobju ne odpravi v celoti, ustrezno in v določenih rokih vseh notificiranih napak,</w:t>
      </w:r>
    </w:p>
    <w:p w14:paraId="49C761CD"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00FFD935"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1C4F09BB"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1F3508AD"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09AA219"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30C7C" w:rsidRPr="00826809" w14:paraId="7D5D05A8" w14:textId="77777777" w:rsidTr="00200761">
        <w:trPr>
          <w:trHeight w:val="340"/>
        </w:trPr>
        <w:tc>
          <w:tcPr>
            <w:tcW w:w="928" w:type="dxa"/>
            <w:vAlign w:val="center"/>
          </w:tcPr>
          <w:p w14:paraId="57497D56" w14:textId="77777777" w:rsidR="00F30C7C" w:rsidRPr="00826809" w:rsidRDefault="00F30C7C" w:rsidP="00200761">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395A276E"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2977" w:type="dxa"/>
          </w:tcPr>
          <w:p w14:paraId="52A782F9" w14:textId="394EE57F" w:rsidR="00F30C7C" w:rsidRPr="00826809" w:rsidRDefault="00E24F65" w:rsidP="001F1003">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7F586664" w14:textId="0BB09EC6" w:rsidR="00F30C7C" w:rsidRPr="00826809" w:rsidRDefault="00E24F65" w:rsidP="00200761">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w:t>
            </w:r>
            <w:r w:rsidR="00F30C7C" w:rsidRPr="00826809">
              <w:rPr>
                <w:rFonts w:ascii="Univerza Sans" w:eastAsia="Times New Roman" w:hAnsi="Univerza Sans"/>
                <w:sz w:val="18"/>
                <w:szCs w:val="18"/>
                <w:lang w:eastAsia="sl-SI"/>
              </w:rPr>
              <w:t>odpis odgovorne osebe:</w:t>
            </w:r>
          </w:p>
        </w:tc>
      </w:tr>
      <w:tr w:rsidR="00F30C7C" w:rsidRPr="00826809" w14:paraId="0391DAFD" w14:textId="77777777" w:rsidTr="00200761">
        <w:trPr>
          <w:trHeight w:val="454"/>
        </w:trPr>
        <w:tc>
          <w:tcPr>
            <w:tcW w:w="2547" w:type="dxa"/>
            <w:gridSpan w:val="2"/>
            <w:tcBorders>
              <w:bottom w:val="single" w:sz="4" w:space="0" w:color="auto"/>
            </w:tcBorders>
            <w:vAlign w:val="center"/>
          </w:tcPr>
          <w:p w14:paraId="74AEFDA2"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2977" w:type="dxa"/>
          </w:tcPr>
          <w:p w14:paraId="78451693"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0D8006CF" w14:textId="77777777" w:rsidR="00F30C7C" w:rsidRPr="00826809" w:rsidRDefault="00F30C7C" w:rsidP="00200761">
            <w:pPr>
              <w:spacing w:after="0" w:line="240" w:lineRule="auto"/>
              <w:rPr>
                <w:rFonts w:ascii="Univerza Sans" w:eastAsia="Times New Roman" w:hAnsi="Univerza Sans"/>
                <w:sz w:val="18"/>
                <w:szCs w:val="18"/>
                <w:lang w:eastAsia="sl-SI"/>
              </w:rPr>
            </w:pPr>
          </w:p>
        </w:tc>
      </w:tr>
    </w:tbl>
    <w:p w14:paraId="0D8AE0B3" w14:textId="77777777" w:rsidR="00F30C7C" w:rsidRPr="00826809" w:rsidRDefault="00F30C7C" w:rsidP="00F30C7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51B6C27B" w14:textId="7D25EF6D" w:rsidR="00E24F65" w:rsidRPr="00826809" w:rsidRDefault="00E24F65" w:rsidP="007F7A53">
      <w:pPr>
        <w:ind w:right="6"/>
        <w:rPr>
          <w:rFonts w:ascii="Univerza Sans" w:eastAsia="Times New Roman" w:hAnsi="Univerza Sans" w:cs="Arial"/>
          <w:color w:val="000000"/>
          <w:sz w:val="18"/>
          <w:szCs w:val="18"/>
          <w:lang w:eastAsia="sl-SI"/>
        </w:rPr>
      </w:pPr>
    </w:p>
    <w:p w14:paraId="6BB284A5" w14:textId="1BA0DD92" w:rsidR="007F7A53" w:rsidRPr="00826809"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2" w:name="_Toc77248477"/>
      <w:r w:rsidRPr="00826809">
        <w:rPr>
          <w:rFonts w:ascii="Univerza Sans" w:eastAsia="Calibri" w:hAnsi="Univerza Sans" w:cs="Arial"/>
          <w:b/>
          <w:bCs/>
          <w:color w:val="000000"/>
          <w:sz w:val="18"/>
          <w:szCs w:val="18"/>
          <w:lang w:eastAsia="zh-CN"/>
        </w:rPr>
        <w:t xml:space="preserve">POGODBA O </w:t>
      </w:r>
      <w:bookmarkEnd w:id="12"/>
      <w:r w:rsidR="005F7CE8" w:rsidRPr="00826809">
        <w:rPr>
          <w:rFonts w:ascii="Univerza Sans" w:eastAsia="Calibri" w:hAnsi="Univerza Sans" w:cs="Arial"/>
          <w:b/>
          <w:bCs/>
          <w:color w:val="000000"/>
          <w:sz w:val="18"/>
          <w:szCs w:val="18"/>
          <w:lang w:eastAsia="zh-CN"/>
        </w:rPr>
        <w:t>DOBAVI IN DOSTAVI KMETIJSKIH STROJEV ZA POTREBE UL BF</w:t>
      </w:r>
      <w:r w:rsidRPr="00826809">
        <w:rPr>
          <w:rFonts w:ascii="Univerza Sans" w:eastAsia="Calibri" w:hAnsi="Univerza Sans" w:cs="Arial"/>
          <w:b/>
          <w:bCs/>
          <w:color w:val="000000"/>
          <w:sz w:val="18"/>
          <w:szCs w:val="18"/>
          <w:lang w:eastAsia="zh-CN"/>
        </w:rPr>
        <w:br/>
        <w:t xml:space="preserve">št. </w:t>
      </w:r>
      <w:r w:rsidR="00B54770" w:rsidRPr="00826809">
        <w:rPr>
          <w:rFonts w:ascii="Univerza Sans" w:eastAsia="Calibri" w:hAnsi="Univerza Sans" w:cs="Arial"/>
          <w:b/>
          <w:bCs/>
          <w:color w:val="000000"/>
          <w:sz w:val="18"/>
          <w:szCs w:val="18"/>
          <w:lang w:eastAsia="zh-CN"/>
        </w:rPr>
        <w:t>401-</w:t>
      </w:r>
      <w:r w:rsidR="00364B75">
        <w:rPr>
          <w:rFonts w:ascii="Univerza Sans" w:eastAsia="Calibri" w:hAnsi="Univerza Sans" w:cs="Arial"/>
          <w:b/>
          <w:bCs/>
          <w:color w:val="000000"/>
          <w:sz w:val="18"/>
          <w:szCs w:val="18"/>
          <w:lang w:eastAsia="zh-CN"/>
        </w:rPr>
        <w:t>3</w:t>
      </w:r>
      <w:r w:rsidRPr="00826809">
        <w:rPr>
          <w:rFonts w:ascii="Univerza Sans" w:eastAsia="Calibri" w:hAnsi="Univerza Sans" w:cs="Arial"/>
          <w:b/>
          <w:bCs/>
          <w:color w:val="000000"/>
          <w:sz w:val="18"/>
          <w:szCs w:val="18"/>
          <w:lang w:eastAsia="zh-CN"/>
        </w:rPr>
        <w:t>/202</w:t>
      </w:r>
      <w:r w:rsidR="00364B75">
        <w:rPr>
          <w:rFonts w:ascii="Univerza Sans" w:eastAsia="Calibri" w:hAnsi="Univerza Sans" w:cs="Arial"/>
          <w:b/>
          <w:bCs/>
          <w:color w:val="000000"/>
          <w:sz w:val="18"/>
          <w:szCs w:val="18"/>
          <w:lang w:eastAsia="zh-CN"/>
        </w:rPr>
        <w:t>6</w:t>
      </w:r>
      <w:r w:rsidRPr="00826809">
        <w:rPr>
          <w:rFonts w:ascii="Univerza Sans" w:eastAsia="Calibri" w:hAnsi="Univerza Sans" w:cs="Arial"/>
          <w:b/>
          <w:bCs/>
          <w:color w:val="000000"/>
          <w:sz w:val="18"/>
          <w:szCs w:val="18"/>
          <w:lang w:eastAsia="zh-CN"/>
        </w:rPr>
        <w:t>-</w:t>
      </w:r>
      <w:r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3" w:name="Besedilo48"/>
      <w:r w:rsidRPr="00826809">
        <w:rPr>
          <w:rFonts w:ascii="Univerza Sans" w:eastAsia="Calibri" w:hAnsi="Univerza Sans" w:cs="Arial"/>
          <w:b/>
          <w:bCs/>
          <w:color w:val="000000"/>
          <w:kern w:val="0"/>
          <w:sz w:val="18"/>
          <w:szCs w:val="18"/>
          <w:lang w:eastAsia="zh-CN"/>
        </w:rPr>
        <w:instrText xml:space="preserve"> FORMTEXT </w:instrText>
      </w:r>
      <w:r w:rsidRPr="00826809">
        <w:rPr>
          <w:rFonts w:ascii="Univerza Sans" w:eastAsia="Calibri" w:hAnsi="Univerza Sans" w:cs="Arial"/>
          <w:b/>
          <w:bCs/>
          <w:color w:val="000000"/>
          <w:kern w:val="0"/>
          <w:sz w:val="18"/>
          <w:szCs w:val="18"/>
          <w:lang w:eastAsia="zh-CN"/>
        </w:rPr>
      </w:r>
      <w:r w:rsidRPr="00826809">
        <w:rPr>
          <w:rFonts w:ascii="Univerza Sans" w:eastAsia="Calibri" w:hAnsi="Univerza Sans" w:cs="Arial"/>
          <w:b/>
          <w:bCs/>
          <w:color w:val="000000"/>
          <w:kern w:val="0"/>
          <w:sz w:val="18"/>
          <w:szCs w:val="18"/>
          <w:lang w:eastAsia="zh-CN"/>
        </w:rPr>
        <w:fldChar w:fldCharType="separate"/>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color w:val="000000"/>
          <w:kern w:val="0"/>
          <w:sz w:val="18"/>
          <w:szCs w:val="18"/>
          <w:lang w:eastAsia="zh-CN"/>
        </w:rPr>
        <w:fldChar w:fldCharType="end"/>
      </w:r>
      <w:bookmarkEnd w:id="13"/>
    </w:p>
    <w:bookmarkEnd w:id="3"/>
    <w:bookmarkEnd w:id="4"/>
    <w:p w14:paraId="3A979591"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ki jo sklepata:</w:t>
      </w:r>
    </w:p>
    <w:p w14:paraId="742F31B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826809" w14:paraId="31E83140" w14:textId="77777777" w:rsidTr="00C941E3">
        <w:trPr>
          <w:trHeight w:val="718"/>
        </w:trPr>
        <w:tc>
          <w:tcPr>
            <w:tcW w:w="2055" w:type="dxa"/>
          </w:tcPr>
          <w:p w14:paraId="056C7752"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w:t>
            </w:r>
          </w:p>
          <w:p w14:paraId="2D2A2A1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UL, BIOTEHNIŠKA FAKULTETA</w:t>
            </w:r>
          </w:p>
          <w:p w14:paraId="441FDF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Jamnikarjeva 101, 1000 Ljubljana</w:t>
            </w:r>
          </w:p>
          <w:p w14:paraId="15CD17E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ki ga zastopa: prof. dr. Marina Pintar, dekanja</w:t>
            </w:r>
          </w:p>
          <w:p w14:paraId="781A9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matična št.: 1626914000</w:t>
            </w:r>
          </w:p>
          <w:p w14:paraId="303DC86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identifikacijska št.: SI 94761795</w:t>
            </w:r>
          </w:p>
          <w:p w14:paraId="4D3E8983" w14:textId="367E88B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naročnik)</w:t>
            </w:r>
          </w:p>
          <w:p w14:paraId="2F4FA076" w14:textId="1CCB8963" w:rsidR="00E225DA" w:rsidRPr="00826809"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in</w:t>
            </w:r>
          </w:p>
          <w:p w14:paraId="5C011DFC"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826809" w14:paraId="703D2C7C" w14:textId="77777777" w:rsidTr="00C941E3">
        <w:tc>
          <w:tcPr>
            <w:tcW w:w="2055" w:type="dxa"/>
            <w:hideMark/>
          </w:tcPr>
          <w:p w14:paraId="33B642E3"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w:t>
            </w:r>
          </w:p>
        </w:tc>
        <w:tc>
          <w:tcPr>
            <w:tcW w:w="6873" w:type="dxa"/>
          </w:tcPr>
          <w:p w14:paraId="7230C1B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385C0E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D47771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ki ga zastopa: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9B0F7F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matična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525783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identifikacijska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981229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transakcijski račun št., banka: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A1870B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dobavitelj)</w:t>
            </w:r>
          </w:p>
          <w:p w14:paraId="76A9EED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6EF03A6F"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826809" w:rsidRDefault="005C41B3" w:rsidP="007F7A5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SPLOŠNE DOLOČBE</w:t>
      </w:r>
    </w:p>
    <w:p w14:paraId="17210834" w14:textId="77777777" w:rsidR="007F7A53" w:rsidRPr="00826809"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9446C49" w14:textId="77777777" w:rsidR="007F7A53" w:rsidRPr="00826809" w:rsidRDefault="007F7A53" w:rsidP="007F7A53">
      <w:pPr>
        <w:widowControl/>
        <w:spacing w:after="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Pogodbeni stranki ugotavljata, da:</w:t>
      </w:r>
    </w:p>
    <w:p w14:paraId="0AB80C97" w14:textId="299C305C" w:rsidR="00133805" w:rsidRPr="00826809" w:rsidRDefault="00133805"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hAnsi="Univerza Sans" w:cs="Arial"/>
          <w:kern w:val="0"/>
          <w:sz w:val="18"/>
          <w:szCs w:val="18"/>
        </w:rPr>
        <w:t xml:space="preserve"> postopek oddaje javnega naročila za »</w:t>
      </w:r>
      <w:r w:rsidRPr="00826809">
        <w:rPr>
          <w:rFonts w:ascii="Univerza Sans" w:hAnsi="Univerza Sans" w:cs="Arial"/>
          <w:color w:val="000000"/>
          <w:sz w:val="18"/>
          <w:szCs w:val="18"/>
        </w:rPr>
        <w:t>Dobava in dostava kmetijskih strojev za potrebe UL BF</w:t>
      </w:r>
      <w:r w:rsidRPr="00826809">
        <w:rPr>
          <w:rFonts w:ascii="Univerza Sans" w:hAnsi="Univerza Sans" w:cs="Arial"/>
          <w:kern w:val="0"/>
          <w:sz w:val="18"/>
          <w:szCs w:val="18"/>
        </w:rPr>
        <w:t>« naročnik izvedel v svojem imenu in za svoj račun,</w:t>
      </w:r>
    </w:p>
    <w:p w14:paraId="4ABFAA2F" w14:textId="4C216786" w:rsidR="00245998" w:rsidRPr="00826809" w:rsidRDefault="007F7A53"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/202</w:t>
      </w:r>
      <w:r w:rsidR="001234B1">
        <w:rPr>
          <w:rFonts w:ascii="Univerza Sans" w:eastAsia="Calibri" w:hAnsi="Univerza Sans" w:cs="Arial"/>
          <w:kern w:val="0"/>
          <w:sz w:val="18"/>
          <w:szCs w:val="18"/>
        </w:rPr>
        <w:t>6</w:t>
      </w:r>
      <w:r w:rsidRPr="00826809">
        <w:rPr>
          <w:rFonts w:ascii="Univerza Sans" w:eastAsia="Calibri" w:hAnsi="Univerza Sans" w:cs="Arial"/>
          <w:kern w:val="0"/>
          <w:sz w:val="18"/>
          <w:szCs w:val="18"/>
        </w:rPr>
        <w:t xml:space="preserve">-EUe16/01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00245998" w:rsidRPr="00826809">
        <w:rPr>
          <w:rFonts w:ascii="Univerza Sans" w:eastAsia="Calibri" w:hAnsi="Univerza Sans" w:cs="Arial"/>
          <w:kern w:val="0"/>
          <w:sz w:val="18"/>
          <w:szCs w:val="18"/>
        </w:rPr>
        <w:t xml:space="preserve"> </w:t>
      </w:r>
      <w:r w:rsidR="00245998" w:rsidRPr="00826809">
        <w:rPr>
          <w:rFonts w:ascii="Univerza Sans" w:hAnsi="Univerza Sans" w:cs="Arial"/>
          <w:color w:val="000000"/>
          <w:sz w:val="18"/>
          <w:szCs w:val="18"/>
        </w:rPr>
        <w:t xml:space="preserve">in v Evropskem uradnem listu pod št. objave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 xml:space="preserve"> dne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w:t>
      </w:r>
    </w:p>
    <w:p w14:paraId="5DE9A71A" w14:textId="30F7F27B" w:rsidR="00245998" w:rsidRPr="00826809" w:rsidRDefault="00245998" w:rsidP="00245998">
      <w:pPr>
        <w:widowControl/>
        <w:numPr>
          <w:ilvl w:val="0"/>
          <w:numId w:val="67"/>
        </w:numPr>
        <w:spacing w:after="0" w:line="276" w:lineRule="auto"/>
        <w:ind w:left="709"/>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bil</w:t>
      </w:r>
      <w:r w:rsidRPr="00826809">
        <w:rPr>
          <w:rFonts w:ascii="Univerza Sans" w:eastAsia="Calibri" w:hAnsi="Univerza Sans" w:cs="Arial"/>
          <w:kern w:val="0"/>
          <w:sz w:val="18"/>
          <w:szCs w:val="18"/>
        </w:rPr>
        <w:t xml:space="preserve"> dobavitelj izbran kot najugodnejši ponudnik predmetnega javnega naročila na podlagi odločitve o oddaji naročila št. 401-</w:t>
      </w:r>
      <w:r w:rsidR="00364B75">
        <w:rPr>
          <w:rFonts w:ascii="Univerza Sans" w:eastAsia="Calibri" w:hAnsi="Univerza Sans" w:cs="Arial"/>
          <w:kern w:val="0"/>
          <w:sz w:val="18"/>
          <w:szCs w:val="18"/>
        </w:rPr>
        <w:t>3</w:t>
      </w:r>
      <w:r w:rsidRPr="00826809">
        <w:rPr>
          <w:rFonts w:ascii="Univerza Sans" w:eastAsia="Calibri" w:hAnsi="Univerza Sans" w:cs="Arial"/>
          <w:kern w:val="0"/>
          <w:sz w:val="18"/>
          <w:szCs w:val="18"/>
        </w:rPr>
        <w:t>/202</w:t>
      </w:r>
      <w:r w:rsidR="00364B75">
        <w:rPr>
          <w:rFonts w:ascii="Univerza Sans" w:eastAsia="Calibri" w:hAnsi="Univerza Sans" w:cs="Arial"/>
          <w:kern w:val="0"/>
          <w:sz w:val="18"/>
          <w:szCs w:val="18"/>
        </w:rPr>
        <w:t>6</w:t>
      </w:r>
      <w:r w:rsidRPr="00826809">
        <w:rPr>
          <w:rFonts w:ascii="Univerza Sans" w:eastAsia="Calibri" w:hAnsi="Univerza Sans" w:cs="Arial"/>
          <w:kern w:val="0"/>
          <w:sz w:val="18"/>
          <w:szCs w:val="18"/>
        </w:rPr>
        <w:t>-</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 dne </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hAnsi="Univerza Sans" w:cs="Arial"/>
          <w:color w:val="000000"/>
          <w:sz w:val="18"/>
          <w:szCs w:val="18"/>
        </w:rPr>
        <w:t xml:space="preserve">za sklop(e) </w:t>
      </w:r>
      <w:r w:rsidRPr="00826809">
        <w:rPr>
          <w:rFonts w:ascii="Univerza Sans" w:hAnsi="Univerza Sans" w:cs="Arial"/>
          <w:color w:val="000000"/>
          <w:sz w:val="18"/>
          <w:szCs w:val="18"/>
        </w:rPr>
        <w:fldChar w:fldCharType="begin">
          <w:ffData>
            <w:name w:val="Besedilo2"/>
            <w:enabled/>
            <w:calcOnExit w:val="0"/>
            <w:textInput/>
          </w:ffData>
        </w:fldChar>
      </w:r>
      <w:r w:rsidRPr="00826809">
        <w:rPr>
          <w:rFonts w:ascii="Univerza Sans" w:hAnsi="Univerza Sans" w:cs="Arial"/>
          <w:color w:val="000000"/>
          <w:sz w:val="18"/>
          <w:szCs w:val="18"/>
        </w:rPr>
        <w:instrText xml:space="preserve"> FORMTEXT </w:instrText>
      </w:r>
      <w:r w:rsidRPr="00826809">
        <w:rPr>
          <w:rFonts w:ascii="Univerza Sans" w:hAnsi="Univerza Sans" w:cs="Arial"/>
          <w:color w:val="000000"/>
          <w:sz w:val="18"/>
          <w:szCs w:val="18"/>
        </w:rPr>
      </w:r>
      <w:r w:rsidRPr="00826809">
        <w:rPr>
          <w:rFonts w:ascii="Univerza Sans" w:hAnsi="Univerza Sans" w:cs="Arial"/>
          <w:color w:val="000000"/>
          <w:sz w:val="18"/>
          <w:szCs w:val="18"/>
        </w:rPr>
        <w:fldChar w:fldCharType="separate"/>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fldChar w:fldCharType="end"/>
      </w:r>
      <w:r w:rsidRPr="00826809">
        <w:rPr>
          <w:rFonts w:ascii="Univerza Sans" w:hAnsi="Univerza Sans" w:cs="Arial"/>
          <w:color w:val="000000"/>
          <w:sz w:val="18"/>
          <w:szCs w:val="18"/>
        </w:rPr>
        <w:t>,</w:t>
      </w:r>
    </w:p>
    <w:p w14:paraId="3A9D4BE7" w14:textId="5553FEAA" w:rsidR="00245998" w:rsidRPr="00826809" w:rsidRDefault="00245998"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odločitev</w:t>
      </w:r>
      <w:r w:rsidRPr="00826809">
        <w:rPr>
          <w:rFonts w:ascii="Univerza Sans" w:eastAsia="Calibri" w:hAnsi="Univerza Sans" w:cs="Arial"/>
          <w:kern w:val="0"/>
          <w:sz w:val="18"/>
          <w:szCs w:val="18"/>
        </w:rPr>
        <w:t xml:space="preserve"> o oddaji javnega naročila pravnomočna</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oziroma naročniku ni treba upoštevati obdobja mirovanja,</w:t>
      </w:r>
    </w:p>
    <w:p w14:paraId="580633D9" w14:textId="02BA7207" w:rsidR="007F7A53" w:rsidRPr="00826809" w:rsidRDefault="00245998" w:rsidP="00133805">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Times New Roman" w:hAnsi="Univerza Sans" w:cs="Arial"/>
          <w:sz w:val="18"/>
          <w:szCs w:val="18"/>
          <w:lang w:eastAsia="zh-CN"/>
        </w:rPr>
        <w:t xml:space="preserve">sta ponudba dobavitelja z vsemi prilogami in razpisna dokumentacija za navedeno javno naročilo sestavni del te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dobavitelja zavezujeta v celoti ter enako, kot ta </w:t>
      </w:r>
      <w:r w:rsidR="00133805" w:rsidRPr="00826809">
        <w:rPr>
          <w:rFonts w:ascii="Univerza Sans" w:eastAsia="Times New Roman" w:hAnsi="Univerza Sans" w:cs="Arial"/>
          <w:sz w:val="18"/>
          <w:szCs w:val="18"/>
          <w:lang w:eastAsia="zh-CN"/>
        </w:rPr>
        <w:t>pogodba</w:t>
      </w:r>
      <w:r w:rsidRPr="00826809">
        <w:rPr>
          <w:rFonts w:ascii="Univerza Sans" w:eastAsia="Times New Roman" w:hAnsi="Univerza Sans" w:cs="Arial"/>
          <w:sz w:val="18"/>
          <w:szCs w:val="18"/>
          <w:lang w:eastAsia="zh-CN"/>
        </w:rPr>
        <w:t xml:space="preserve">. V primeru nezdružljivosti med določili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ponudbe dobavitelja oziroma razpisne dokumentacije, veljajo najprej določila </w:t>
      </w:r>
      <w:r w:rsidR="00133805" w:rsidRPr="00826809">
        <w:rPr>
          <w:rFonts w:ascii="Univerza Sans" w:eastAsia="Times New Roman" w:hAnsi="Univerza Sans" w:cs="Arial"/>
          <w:sz w:val="18"/>
          <w:szCs w:val="18"/>
          <w:lang w:eastAsia="zh-CN"/>
        </w:rPr>
        <w:t>pogodbe</w:t>
      </w:r>
      <w:r w:rsidRPr="00826809">
        <w:rPr>
          <w:rFonts w:ascii="Univerza Sans" w:eastAsia="Times New Roman" w:hAnsi="Univerza Sans" w:cs="Arial"/>
          <w:sz w:val="18"/>
          <w:szCs w:val="18"/>
          <w:lang w:eastAsia="zh-CN"/>
        </w:rPr>
        <w:t>, nato določila razpisne dokumentacije in nato ponudba.</w:t>
      </w:r>
    </w:p>
    <w:p w14:paraId="00FFFD0E" w14:textId="77777777" w:rsidR="007F7A53" w:rsidRPr="00826809"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826809" w:rsidRDefault="005C41B3" w:rsidP="005C41B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PREDMET POGODBE</w:t>
      </w:r>
    </w:p>
    <w:p w14:paraId="2874EAD0" w14:textId="77777777" w:rsidR="007F7A53" w:rsidRPr="00826809"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860E2D7" w14:textId="07394A3D"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Predmet pogodbe je </w:t>
      </w:r>
      <w:r w:rsidR="009208BD" w:rsidRPr="00826809">
        <w:rPr>
          <w:rFonts w:ascii="Univerza Sans" w:eastAsia="Calibri" w:hAnsi="Univerza Sans" w:cs="Arial"/>
          <w:kern w:val="0"/>
          <w:sz w:val="18"/>
          <w:szCs w:val="18"/>
        </w:rPr>
        <w:t xml:space="preserve">nakup </w:t>
      </w:r>
      <w:r w:rsidR="00133805" w:rsidRPr="00826809">
        <w:rPr>
          <w:rFonts w:ascii="Univerza Sans" w:eastAsia="Calibri" w:hAnsi="Univerza Sans" w:cs="Arial"/>
          <w:kern w:val="0"/>
          <w:sz w:val="18"/>
          <w:szCs w:val="18"/>
        </w:rPr>
        <w:t xml:space="preserve">in dostava kmetijskih strojev za </w:t>
      </w:r>
      <w:r w:rsidR="00EA27BF" w:rsidRPr="00826809">
        <w:rPr>
          <w:rFonts w:ascii="Univerza Sans" w:eastAsia="Calibri" w:hAnsi="Univerza Sans" w:cs="Arial"/>
          <w:kern w:val="0"/>
          <w:sz w:val="18"/>
          <w:szCs w:val="18"/>
        </w:rPr>
        <w:t>UL, Biotehniške fakultete</w:t>
      </w:r>
      <w:r w:rsidR="009208BD" w:rsidRPr="00826809">
        <w:rPr>
          <w:rFonts w:ascii="Univerza Sans" w:eastAsia="Calibri" w:hAnsi="Univerza Sans" w:cs="Arial"/>
          <w:kern w:val="0"/>
          <w:sz w:val="18"/>
          <w:szCs w:val="18"/>
        </w:rPr>
        <w:t xml:space="preserve"> za sklop(</w:t>
      </w:r>
      <w:r w:rsidR="00275E78" w:rsidRPr="00826809">
        <w:rPr>
          <w:rFonts w:ascii="Univerza Sans" w:eastAsia="Calibri" w:hAnsi="Univerza Sans" w:cs="Arial"/>
          <w:kern w:val="0"/>
          <w:sz w:val="18"/>
          <w:szCs w:val="18"/>
        </w:rPr>
        <w:t>e</w:t>
      </w:r>
      <w:r w:rsidR="009208BD" w:rsidRPr="00826809">
        <w:rPr>
          <w:rFonts w:ascii="Univerza Sans" w:eastAsia="Calibri" w:hAnsi="Univerza Sans" w:cs="Arial"/>
          <w:kern w:val="0"/>
          <w:sz w:val="18"/>
          <w:szCs w:val="18"/>
        </w:rPr>
        <w:t xml:space="preserve">):  </w:t>
      </w:r>
    </w:p>
    <w:p w14:paraId="00D5A8E0" w14:textId="68E0A1A7" w:rsidR="009208BD" w:rsidRPr="001234B1" w:rsidRDefault="009208BD" w:rsidP="009208B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hAnsi="Univerza Sans" w:cs="Arial"/>
          <w:sz w:val="18"/>
          <w:szCs w:val="18"/>
        </w:rPr>
        <w:t xml:space="preserve">/sklop 1/ </w:t>
      </w:r>
      <w:r w:rsidR="001234B1" w:rsidRPr="001234B1">
        <w:rPr>
          <w:rFonts w:ascii="Univerza Sans" w:hAnsi="Univerza Sans" w:cs="Arial"/>
          <w:bCs/>
          <w:sz w:val="18"/>
          <w:szCs w:val="18"/>
        </w:rPr>
        <w:t>Traktor I</w:t>
      </w:r>
      <w:r w:rsidRPr="001234B1">
        <w:rPr>
          <w:rFonts w:ascii="Univerza Sans" w:eastAsia="Calibri" w:hAnsi="Univerza Sans" w:cs="Arial"/>
          <w:kern w:val="0"/>
          <w:sz w:val="18"/>
          <w:szCs w:val="18"/>
        </w:rPr>
        <w:t>, proizvajalec in model:</w:t>
      </w:r>
    </w:p>
    <w:p w14:paraId="1626CE0E" w14:textId="4F75EE49" w:rsidR="009208BD" w:rsidRPr="001234B1" w:rsidRDefault="009208BD"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eastAsia="Calibri" w:hAnsi="Univerza Sans" w:cs="Arial"/>
          <w:kern w:val="0"/>
          <w:sz w:val="18"/>
          <w:szCs w:val="18"/>
        </w:rPr>
        <w:lastRenderedPageBreak/>
        <w:t>________________________________________________________________</w:t>
      </w:r>
      <w:r w:rsidR="004A1DC2" w:rsidRPr="001234B1">
        <w:rPr>
          <w:rFonts w:ascii="Univerza Sans" w:eastAsia="Calibri" w:hAnsi="Univerza Sans" w:cs="Arial"/>
          <w:kern w:val="0"/>
          <w:sz w:val="18"/>
          <w:szCs w:val="18"/>
        </w:rPr>
        <w:t>, v</w:t>
      </w:r>
      <w:r w:rsidRPr="001234B1">
        <w:rPr>
          <w:rFonts w:ascii="Univerza Sans" w:eastAsia="Calibri" w:hAnsi="Univerza Sans" w:cs="Arial"/>
          <w:kern w:val="0"/>
          <w:sz w:val="18"/>
          <w:szCs w:val="18"/>
        </w:rPr>
        <w:t>se v skladu s tehničnimi in drugimi zahtevami naročnika, opredeljenimi v razpisni dokumentaciji in tej pogodbi, in ponudbo dobavitelja.</w:t>
      </w:r>
    </w:p>
    <w:p w14:paraId="6C88A771" w14:textId="77777777" w:rsidR="009208BD" w:rsidRPr="001234B1" w:rsidRDefault="009208BD"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p>
    <w:p w14:paraId="6E33DB91" w14:textId="0C16C7E2" w:rsidR="009208BD" w:rsidRPr="001234B1" w:rsidRDefault="009208BD" w:rsidP="009208B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hAnsi="Univerza Sans" w:cs="Arial"/>
          <w:sz w:val="18"/>
          <w:szCs w:val="18"/>
        </w:rPr>
        <w:t>/sklop 2/</w:t>
      </w:r>
      <w:r w:rsidRPr="001234B1">
        <w:rPr>
          <w:rFonts w:ascii="Univerza Sans" w:eastAsia="Calibri" w:hAnsi="Univerza Sans" w:cs="Arial"/>
          <w:kern w:val="0"/>
          <w:sz w:val="18"/>
          <w:szCs w:val="18"/>
        </w:rPr>
        <w:t xml:space="preserve"> </w:t>
      </w:r>
      <w:r w:rsidR="001234B1" w:rsidRPr="001234B1">
        <w:rPr>
          <w:rFonts w:ascii="Univerza Sans" w:hAnsi="Univerza Sans" w:cs="Arial"/>
          <w:bCs/>
          <w:sz w:val="18"/>
          <w:szCs w:val="18"/>
        </w:rPr>
        <w:t>Traktor II</w:t>
      </w:r>
      <w:r w:rsidRPr="001234B1">
        <w:rPr>
          <w:rFonts w:ascii="Univerza Sans" w:eastAsia="Calibri" w:hAnsi="Univerza Sans" w:cs="Arial"/>
          <w:kern w:val="0"/>
          <w:sz w:val="18"/>
          <w:szCs w:val="18"/>
        </w:rPr>
        <w:t>, proizvajalec in model:</w:t>
      </w:r>
    </w:p>
    <w:p w14:paraId="27EB0B34" w14:textId="51459950" w:rsidR="007F7A53" w:rsidRPr="001234B1" w:rsidRDefault="009208BD"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eastAsia="Calibri" w:hAnsi="Univerza Sans" w:cs="Arial"/>
          <w:kern w:val="0"/>
          <w:sz w:val="18"/>
          <w:szCs w:val="18"/>
        </w:rPr>
        <w:t>________________________________________________________________</w:t>
      </w:r>
      <w:r w:rsidR="004A1DC2" w:rsidRPr="001234B1">
        <w:rPr>
          <w:rFonts w:ascii="Univerza Sans" w:eastAsia="Calibri" w:hAnsi="Univerza Sans" w:cs="Arial"/>
          <w:kern w:val="0"/>
          <w:sz w:val="18"/>
          <w:szCs w:val="18"/>
        </w:rPr>
        <w:t>, v</w:t>
      </w:r>
      <w:r w:rsidR="007F7A53" w:rsidRPr="001234B1">
        <w:rPr>
          <w:rFonts w:ascii="Univerza Sans" w:eastAsia="Calibri" w:hAnsi="Univerza Sans" w:cs="Arial"/>
          <w:kern w:val="0"/>
          <w:sz w:val="18"/>
          <w:szCs w:val="18"/>
        </w:rPr>
        <w:t>se v skladu s tehničnimi in drugimi zahtevami naročnika, opredeljenimi v razpisni dokumentaciji in tej pogodbi, in ponudbo dobavitelja.</w:t>
      </w:r>
    </w:p>
    <w:p w14:paraId="6DC46B34" w14:textId="77777777" w:rsidR="00133805" w:rsidRPr="00364B75" w:rsidRDefault="00133805" w:rsidP="00133805">
      <w:pPr>
        <w:widowControl/>
        <w:tabs>
          <w:tab w:val="left" w:pos="851"/>
        </w:tabs>
        <w:suppressAutoHyphens w:val="0"/>
        <w:autoSpaceDE w:val="0"/>
        <w:adjustRightInd w:val="0"/>
        <w:spacing w:after="200" w:line="276" w:lineRule="auto"/>
        <w:jc w:val="both"/>
        <w:textAlignment w:val="auto"/>
        <w:rPr>
          <w:rFonts w:ascii="Univerza Sans" w:hAnsi="Univerza Sans" w:cs="Arial"/>
          <w:sz w:val="18"/>
          <w:szCs w:val="18"/>
          <w:highlight w:val="yellow"/>
        </w:rPr>
      </w:pPr>
    </w:p>
    <w:p w14:paraId="2E7ABBF2" w14:textId="52C42CF0" w:rsidR="00133805" w:rsidRPr="001234B1" w:rsidRDefault="00133805" w:rsidP="0013380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hAnsi="Univerza Sans" w:cs="Arial"/>
          <w:sz w:val="18"/>
          <w:szCs w:val="18"/>
        </w:rPr>
        <w:t xml:space="preserve">/sklop 3/ </w:t>
      </w:r>
      <w:proofErr w:type="spellStart"/>
      <w:r w:rsidR="001234B1" w:rsidRPr="001234B1">
        <w:rPr>
          <w:rFonts w:ascii="Univerza Sans" w:hAnsi="Univerza Sans" w:cs="Arial"/>
          <w:bCs/>
          <w:sz w:val="18"/>
          <w:szCs w:val="18"/>
        </w:rPr>
        <w:t>Mulčer</w:t>
      </w:r>
      <w:proofErr w:type="spellEnd"/>
      <w:r w:rsidR="001234B1" w:rsidRPr="001234B1">
        <w:rPr>
          <w:rFonts w:ascii="Univerza Sans" w:hAnsi="Univerza Sans" w:cs="Arial"/>
          <w:bCs/>
          <w:sz w:val="18"/>
          <w:szCs w:val="18"/>
        </w:rPr>
        <w:t xml:space="preserve"> z odmičnim diskom</w:t>
      </w:r>
      <w:r w:rsidRPr="001234B1">
        <w:rPr>
          <w:rFonts w:ascii="Univerza Sans" w:eastAsia="Calibri" w:hAnsi="Univerza Sans" w:cs="Arial"/>
          <w:kern w:val="0"/>
          <w:sz w:val="18"/>
          <w:szCs w:val="18"/>
        </w:rPr>
        <w:t>, proizvajalec in model:</w:t>
      </w:r>
    </w:p>
    <w:p w14:paraId="3588FB25" w14:textId="3C2EE35A" w:rsidR="00133805" w:rsidRPr="001234B1" w:rsidRDefault="00275E78" w:rsidP="00275E78">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eastAsia="Calibri" w:hAnsi="Univerza Sans" w:cs="Arial"/>
          <w:kern w:val="0"/>
          <w:sz w:val="18"/>
          <w:szCs w:val="18"/>
        </w:rPr>
        <w:t>________________________________________________________________</w:t>
      </w:r>
      <w:r w:rsidR="004A1DC2" w:rsidRPr="001234B1">
        <w:rPr>
          <w:rFonts w:ascii="Univerza Sans" w:hAnsi="Univerza Sans" w:cs="Arial"/>
          <w:bCs/>
          <w:sz w:val="18"/>
          <w:szCs w:val="18"/>
        </w:rPr>
        <w:t>, v</w:t>
      </w:r>
      <w:r w:rsidR="00133805" w:rsidRPr="001234B1">
        <w:rPr>
          <w:rFonts w:ascii="Univerza Sans" w:eastAsia="Calibri" w:hAnsi="Univerza Sans" w:cs="Arial"/>
          <w:kern w:val="0"/>
          <w:sz w:val="18"/>
          <w:szCs w:val="18"/>
        </w:rPr>
        <w:t>se v skladu s tehničnimi in drugimi zahtevami naročnika, opredeljenimi v razpisni dokumentaciji in tej pogodbi, in ponudbo dobavitelja.</w:t>
      </w:r>
    </w:p>
    <w:p w14:paraId="16B2DFE5" w14:textId="28F63C5A" w:rsidR="001234B1" w:rsidRPr="001234B1" w:rsidRDefault="001234B1" w:rsidP="001234B1">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hAnsi="Univerza Sans" w:cs="Arial"/>
          <w:sz w:val="18"/>
          <w:szCs w:val="18"/>
        </w:rPr>
        <w:t xml:space="preserve">/sklop 4/ </w:t>
      </w:r>
      <w:r w:rsidRPr="001234B1">
        <w:rPr>
          <w:rFonts w:ascii="Univerza Sans" w:hAnsi="Univerza Sans" w:cs="Arial"/>
          <w:bCs/>
          <w:sz w:val="18"/>
          <w:szCs w:val="18"/>
        </w:rPr>
        <w:t>Samovozni obiralni plato</w:t>
      </w:r>
      <w:r w:rsidRPr="001234B1">
        <w:rPr>
          <w:rFonts w:ascii="Univerza Sans" w:eastAsia="Calibri" w:hAnsi="Univerza Sans" w:cs="Arial"/>
          <w:kern w:val="0"/>
          <w:sz w:val="18"/>
          <w:szCs w:val="18"/>
        </w:rPr>
        <w:t>, proizvajalec in model:</w:t>
      </w:r>
    </w:p>
    <w:p w14:paraId="38D871EE" w14:textId="77777777" w:rsidR="001234B1" w:rsidRPr="00826809" w:rsidRDefault="001234B1" w:rsidP="001234B1">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eastAsia="Calibri" w:hAnsi="Univerza Sans" w:cs="Arial"/>
          <w:kern w:val="0"/>
          <w:sz w:val="18"/>
          <w:szCs w:val="18"/>
        </w:rPr>
        <w:t>________________________________________________________________</w:t>
      </w:r>
      <w:r w:rsidRPr="001234B1">
        <w:rPr>
          <w:rFonts w:ascii="Univerza Sans" w:hAnsi="Univerza Sans" w:cs="Arial"/>
          <w:bCs/>
          <w:sz w:val="18"/>
          <w:szCs w:val="18"/>
        </w:rPr>
        <w:t>, v</w:t>
      </w:r>
      <w:r w:rsidRPr="001234B1">
        <w:rPr>
          <w:rFonts w:ascii="Univerza Sans" w:eastAsia="Calibri" w:hAnsi="Univerza Sans" w:cs="Arial"/>
          <w:kern w:val="0"/>
          <w:sz w:val="18"/>
          <w:szCs w:val="18"/>
        </w:rPr>
        <w:t>se v skladu s tehničnimi in drugimi zahtevami naročnika, opredeljenimi v razpisni dokumentaciji in tej pogodbi, in ponudbo dobavitelja.</w:t>
      </w:r>
    </w:p>
    <w:p w14:paraId="7F198D19" w14:textId="38453505" w:rsidR="007F7A53" w:rsidRPr="00826809" w:rsidRDefault="007F7A53" w:rsidP="0052149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v okviru te pogodbe opremo dobaviti na lokacijo naročnika: Oddelek za </w:t>
      </w:r>
      <w:r w:rsidR="00521495" w:rsidRPr="00521495">
        <w:rPr>
          <w:rFonts w:ascii="Univerza Sans" w:eastAsia="Calibri" w:hAnsi="Univerza Sans" w:cs="Arial"/>
          <w:kern w:val="0"/>
          <w:sz w:val="18"/>
          <w:szCs w:val="18"/>
        </w:rPr>
        <w:t>agronomijo</w:t>
      </w:r>
      <w:r w:rsidRPr="00826809">
        <w:rPr>
          <w:rFonts w:ascii="Univerza Sans" w:eastAsia="Calibri" w:hAnsi="Univerza Sans" w:cs="Arial"/>
          <w:kern w:val="0"/>
          <w:sz w:val="18"/>
          <w:szCs w:val="18"/>
        </w:rPr>
        <w:t xml:space="preserve">, </w:t>
      </w:r>
      <w:r w:rsidR="00521495" w:rsidRPr="00521495">
        <w:rPr>
          <w:rFonts w:ascii="Univerza Sans" w:eastAsia="Calibri" w:hAnsi="Univerza Sans" w:cs="Arial"/>
          <w:kern w:val="0"/>
          <w:sz w:val="18"/>
          <w:szCs w:val="18"/>
        </w:rPr>
        <w:t>Hortikulturni center BF Orehovlje</w:t>
      </w:r>
      <w:r w:rsidR="00521495">
        <w:rPr>
          <w:rFonts w:ascii="Univerza Sans" w:eastAsia="Calibri" w:hAnsi="Univerza Sans" w:cs="Arial"/>
          <w:kern w:val="0"/>
          <w:sz w:val="18"/>
          <w:szCs w:val="18"/>
        </w:rPr>
        <w:t xml:space="preserve">, </w:t>
      </w:r>
      <w:r w:rsidR="00521495" w:rsidRPr="00521495">
        <w:rPr>
          <w:rFonts w:ascii="Univerza Sans" w:eastAsia="Calibri" w:hAnsi="Univerza Sans" w:cs="Arial"/>
          <w:kern w:val="0"/>
          <w:sz w:val="18"/>
          <w:szCs w:val="18"/>
        </w:rPr>
        <w:t>Orehovlje 1h, Orehovlje, 5291 Miren</w:t>
      </w:r>
      <w:r w:rsidRPr="00826809">
        <w:rPr>
          <w:rFonts w:ascii="Univerza Sans" w:eastAsia="Calibri" w:hAnsi="Univerza Sans" w:cs="Arial"/>
          <w:kern w:val="0"/>
          <w:sz w:val="18"/>
          <w:szCs w:val="18"/>
        </w:rPr>
        <w:t xml:space="preserve">,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4B4CBF1B" w14:textId="4466BDC6" w:rsidR="00D84D6F" w:rsidRPr="00697211" w:rsidRDefault="00D84D6F"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697211">
        <w:rPr>
          <w:rFonts w:ascii="Univerza Sans" w:eastAsia="Calibri" w:hAnsi="Univerza Sans" w:cs="Arial"/>
          <w:kern w:val="0"/>
          <w:sz w:val="18"/>
          <w:szCs w:val="18"/>
        </w:rPr>
        <w:t xml:space="preserve">Dobavitelj se zavezuje izvesti usposabljanje v trajanju najmanj </w:t>
      </w:r>
      <w:r w:rsidR="00697211" w:rsidRPr="00697211">
        <w:rPr>
          <w:rFonts w:ascii="Univerza Sans" w:eastAsia="Calibri" w:hAnsi="Univerza Sans" w:cs="Arial"/>
          <w:kern w:val="0"/>
          <w:sz w:val="18"/>
          <w:szCs w:val="18"/>
        </w:rPr>
        <w:t>5</w:t>
      </w:r>
      <w:r w:rsidRPr="00697211">
        <w:rPr>
          <w:rFonts w:ascii="Univerza Sans" w:eastAsia="Calibri" w:hAnsi="Univerza Sans" w:cs="Arial"/>
          <w:kern w:val="0"/>
          <w:sz w:val="18"/>
          <w:szCs w:val="18"/>
        </w:rPr>
        <w:t xml:space="preserve"> ur za najmanj </w:t>
      </w:r>
      <w:r w:rsidR="00697211" w:rsidRPr="00697211">
        <w:rPr>
          <w:rFonts w:ascii="Univerza Sans" w:eastAsia="Calibri" w:hAnsi="Univerza Sans" w:cs="Arial"/>
          <w:kern w:val="0"/>
          <w:sz w:val="18"/>
          <w:szCs w:val="18"/>
        </w:rPr>
        <w:t>4</w:t>
      </w:r>
      <w:r w:rsidRPr="00697211">
        <w:rPr>
          <w:rFonts w:ascii="Univerza Sans" w:eastAsia="Calibri" w:hAnsi="Univerza Sans" w:cs="Arial"/>
          <w:kern w:val="0"/>
          <w:sz w:val="18"/>
          <w:szCs w:val="18"/>
        </w:rPr>
        <w:t xml:space="preserve"> udeležence.  </w:t>
      </w:r>
    </w:p>
    <w:p w14:paraId="1246F5AA"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POGODBENA VREDNOST</w:t>
      </w:r>
    </w:p>
    <w:p w14:paraId="474B3EB8"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2CB1E905"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Pogodbena vrednost za predmet pogodbe iz prejšnjega člena, na podlagi ponudbe dobavitelja </w:t>
      </w:r>
      <w:r w:rsidRPr="00826809">
        <w:rPr>
          <w:rFonts w:ascii="Univerza Sans" w:hAnsi="Univerza Sans" w:cs="Arial"/>
          <w:sz w:val="18"/>
          <w:szCs w:val="18"/>
        </w:rPr>
        <w:t xml:space="preserve">št. </w:t>
      </w:r>
      <w:r w:rsidRPr="00826809">
        <w:rPr>
          <w:rFonts w:ascii="Univerza Sans" w:hAnsi="Univerza Sans" w:cs="Arial"/>
          <w:sz w:val="18"/>
          <w:szCs w:val="18"/>
        </w:rPr>
        <w:fldChar w:fldCharType="begin">
          <w:ffData>
            <w:name w:val="Besedilo48"/>
            <w:enabled/>
            <w:calcOnExit w:val="0"/>
            <w:textInput/>
          </w:ffData>
        </w:fldChar>
      </w:r>
      <w:r w:rsidRPr="00826809">
        <w:rPr>
          <w:rFonts w:ascii="Univerza Sans" w:hAnsi="Univerza Sans" w:cs="Arial"/>
          <w:sz w:val="18"/>
          <w:szCs w:val="18"/>
        </w:rPr>
        <w:instrText xml:space="preserve"> FORMTEXT </w:instrText>
      </w:r>
      <w:r w:rsidRPr="00826809">
        <w:rPr>
          <w:rFonts w:ascii="Univerza Sans" w:hAnsi="Univerza Sans" w:cs="Arial"/>
          <w:sz w:val="18"/>
          <w:szCs w:val="18"/>
        </w:rPr>
      </w:r>
      <w:r w:rsidRPr="00826809">
        <w:rPr>
          <w:rFonts w:ascii="Univerza Sans" w:hAnsi="Univerza Sans" w:cs="Arial"/>
          <w:sz w:val="18"/>
          <w:szCs w:val="18"/>
        </w:rPr>
        <w:fldChar w:fldCharType="separate"/>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fldChar w:fldCharType="end"/>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z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znaša: </w:t>
      </w:r>
    </w:p>
    <w:p w14:paraId="404525E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Vrednost predmeta pogodbe</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37CCEF62" w14:textId="77777777" w:rsidR="007F7A53" w:rsidRPr="00826809"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DDV ______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4C0846DC" w14:textId="77777777" w:rsidR="007F7A53" w:rsidRPr="00826809"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SKUPAJ z DDV</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749351F7"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(z besedo: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52BC6E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bookmarkStart w:id="14" w:name="_Hlk221190408"/>
      <w:r w:rsidRPr="00826809">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bookmarkEnd w:id="14"/>
    <w:p w14:paraId="21D8177D"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w:t>
      </w:r>
      <w:r w:rsidRPr="00826809">
        <w:rPr>
          <w:rFonts w:ascii="Univerza Sans" w:eastAsia="Calibri" w:hAnsi="Univerza Sans" w:cs="Arial"/>
          <w:kern w:val="0"/>
          <w:sz w:val="18"/>
          <w:szCs w:val="18"/>
        </w:rPr>
        <w:lastRenderedPageBreak/>
        <w:t xml:space="preserve">iz prvega odstavka tega člena, temveč le na izvajalčevo dolžnost v zvezi z obračunavanjem in plačevanjem DDV. Pogodbeni stranki sta soglasni, da sklenitev dodatka k pogodbi v tem primeru ni potrebna. </w:t>
      </w:r>
    </w:p>
    <w:p w14:paraId="6605AA74"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Pogodbeni stranki sta soglasni, da bosta upoštevali </w:t>
      </w:r>
      <w:proofErr w:type="spellStart"/>
      <w:r w:rsidRPr="00826809">
        <w:rPr>
          <w:rFonts w:ascii="Univerza Sans" w:eastAsia="Calibri" w:hAnsi="Univerza Sans" w:cs="Arial"/>
          <w:kern w:val="0"/>
          <w:sz w:val="18"/>
          <w:szCs w:val="18"/>
        </w:rPr>
        <w:t>t.i</w:t>
      </w:r>
      <w:proofErr w:type="spellEnd"/>
      <w:r w:rsidRPr="00826809">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DOBAVNI ROK</w:t>
      </w:r>
      <w:r w:rsidR="00F705E3" w:rsidRPr="00826809">
        <w:rPr>
          <w:rFonts w:ascii="Univerza Sans" w:eastAsia="Calibri" w:hAnsi="Univerza Sans" w:cs="Arial"/>
          <w:b/>
          <w:kern w:val="0"/>
          <w:sz w:val="18"/>
          <w:szCs w:val="18"/>
        </w:rPr>
        <w:t xml:space="preserve"> IN POGODBENA KAZEN</w:t>
      </w:r>
    </w:p>
    <w:p w14:paraId="62CCAE4B" w14:textId="77777777" w:rsidR="007F7A53" w:rsidRPr="00073102"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73102">
        <w:rPr>
          <w:rFonts w:ascii="Univerza Sans" w:eastAsia="Times New Roman" w:hAnsi="Univerza Sans" w:cs="Arial"/>
          <w:sz w:val="18"/>
          <w:szCs w:val="18"/>
          <w:lang w:eastAsia="zh-CN"/>
        </w:rPr>
        <w:t xml:space="preserve">člen </w:t>
      </w:r>
    </w:p>
    <w:p w14:paraId="61475314" w14:textId="664E5EB4" w:rsidR="007F7A53" w:rsidRPr="00073102" w:rsidRDefault="004E36FE"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73102">
        <w:rPr>
          <w:rFonts w:ascii="Univerza Sans" w:eastAsia="Calibri" w:hAnsi="Univerza Sans" w:cs="Arial"/>
          <w:kern w:val="0"/>
          <w:sz w:val="18"/>
          <w:szCs w:val="18"/>
        </w:rPr>
        <w:t>/sklop 1</w:t>
      </w:r>
      <w:r w:rsidR="00862B39" w:rsidRPr="00073102">
        <w:rPr>
          <w:rFonts w:ascii="Univerza Sans" w:eastAsia="Calibri" w:hAnsi="Univerza Sans" w:cs="Arial"/>
          <w:kern w:val="0"/>
          <w:sz w:val="18"/>
          <w:szCs w:val="18"/>
        </w:rPr>
        <w:t>, sklop 2, sklop 4</w:t>
      </w:r>
      <w:r w:rsidRPr="00073102">
        <w:rPr>
          <w:rFonts w:ascii="Univerza Sans" w:eastAsia="Calibri" w:hAnsi="Univerza Sans" w:cs="Arial"/>
          <w:kern w:val="0"/>
          <w:sz w:val="18"/>
          <w:szCs w:val="18"/>
        </w:rPr>
        <w:t>/</w:t>
      </w:r>
      <w:r w:rsidR="007F7A53" w:rsidRPr="00073102">
        <w:rPr>
          <w:rFonts w:ascii="Univerza Sans" w:eastAsia="Calibri" w:hAnsi="Univerza Sans" w:cs="Arial"/>
          <w:kern w:val="0"/>
          <w:sz w:val="18"/>
          <w:szCs w:val="18"/>
        </w:rPr>
        <w:t xml:space="preserve">Dobavitelj se obvezuje, da bo opremo iz 2. člena pogodbe dobavil, </w:t>
      </w:r>
      <w:r w:rsidR="00FB127B" w:rsidRPr="00073102">
        <w:rPr>
          <w:rFonts w:ascii="Univerza Sans" w:eastAsia="Calibri" w:hAnsi="Univerza Sans" w:cs="Arial"/>
          <w:kern w:val="0"/>
          <w:sz w:val="18"/>
          <w:szCs w:val="18"/>
        </w:rPr>
        <w:t>dostavil</w:t>
      </w:r>
      <w:r w:rsidR="007F7A53" w:rsidRPr="00073102">
        <w:rPr>
          <w:rFonts w:ascii="Univerza Sans" w:eastAsia="Calibri" w:hAnsi="Univerza Sans" w:cs="Arial"/>
          <w:kern w:val="0"/>
          <w:sz w:val="18"/>
          <w:szCs w:val="18"/>
        </w:rPr>
        <w:t xml:space="preserve"> in predal v uporabo (vključno z uspešno primopredajo) najkasneje </w:t>
      </w:r>
      <w:r w:rsidR="00862B39" w:rsidRPr="00073102">
        <w:rPr>
          <w:rFonts w:ascii="Univerza Sans" w:eastAsia="Calibri" w:hAnsi="Univerza Sans" w:cs="Arial"/>
          <w:kern w:val="0"/>
          <w:sz w:val="18"/>
          <w:szCs w:val="18"/>
        </w:rPr>
        <w:t xml:space="preserve">v roku </w:t>
      </w:r>
      <w:r w:rsidR="00862B39" w:rsidRPr="00073102">
        <w:rPr>
          <w:rFonts w:ascii="Univerza Sans" w:eastAsia="Calibri" w:hAnsi="Univerza Sans" w:cs="Arial"/>
          <w:b/>
          <w:kern w:val="0"/>
          <w:sz w:val="18"/>
          <w:szCs w:val="18"/>
        </w:rPr>
        <w:t>12</w:t>
      </w:r>
      <w:r w:rsidR="00FB127B" w:rsidRPr="00073102">
        <w:rPr>
          <w:rFonts w:ascii="Univerza Sans" w:eastAsia="Calibri" w:hAnsi="Univerza Sans" w:cs="Arial"/>
          <w:b/>
          <w:kern w:val="0"/>
          <w:sz w:val="18"/>
          <w:szCs w:val="18"/>
        </w:rPr>
        <w:t>0</w:t>
      </w:r>
      <w:r w:rsidR="00862B39" w:rsidRPr="00073102">
        <w:rPr>
          <w:rFonts w:ascii="Univerza Sans" w:eastAsia="Calibri" w:hAnsi="Univerza Sans" w:cs="Arial"/>
          <w:b/>
          <w:kern w:val="0"/>
          <w:sz w:val="18"/>
          <w:szCs w:val="18"/>
        </w:rPr>
        <w:t xml:space="preserve"> dni od </w:t>
      </w:r>
      <w:r w:rsidR="00073102" w:rsidRPr="00073102">
        <w:rPr>
          <w:rFonts w:ascii="Univerza Sans" w:eastAsia="Calibri" w:hAnsi="Univerza Sans" w:cs="Arial"/>
          <w:b/>
          <w:kern w:val="0"/>
          <w:sz w:val="18"/>
          <w:szCs w:val="18"/>
        </w:rPr>
        <w:t xml:space="preserve">obojestranskega </w:t>
      </w:r>
      <w:r w:rsidR="00862B39" w:rsidRPr="00073102">
        <w:rPr>
          <w:rFonts w:ascii="Univerza Sans" w:eastAsia="Calibri" w:hAnsi="Univerza Sans" w:cs="Arial"/>
          <w:b/>
          <w:kern w:val="0"/>
          <w:sz w:val="18"/>
          <w:szCs w:val="18"/>
        </w:rPr>
        <w:t>podpisa pogodbe</w:t>
      </w:r>
      <w:r w:rsidR="007F7A53" w:rsidRPr="00073102">
        <w:rPr>
          <w:rFonts w:ascii="Univerza Sans" w:eastAsia="Calibri" w:hAnsi="Univerza Sans" w:cs="Arial"/>
          <w:kern w:val="0"/>
          <w:sz w:val="18"/>
          <w:szCs w:val="18"/>
        </w:rPr>
        <w:t xml:space="preserve">. </w:t>
      </w:r>
    </w:p>
    <w:p w14:paraId="77C1F386" w14:textId="2C0A28ED" w:rsidR="00133805" w:rsidRPr="00826809" w:rsidRDefault="00133805" w:rsidP="00133805">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73102">
        <w:rPr>
          <w:rFonts w:ascii="Univerza Sans" w:eastAsia="Calibri" w:hAnsi="Univerza Sans" w:cs="Arial"/>
          <w:kern w:val="0"/>
          <w:sz w:val="18"/>
          <w:szCs w:val="18"/>
        </w:rPr>
        <w:t xml:space="preserve">/sklop 3/Dobavitelj se obvezuje, da bo opremo iz 2. člena pogodbe dobavil, </w:t>
      </w:r>
      <w:r w:rsidR="00FB127B" w:rsidRPr="00073102">
        <w:rPr>
          <w:rFonts w:ascii="Univerza Sans" w:eastAsia="Calibri" w:hAnsi="Univerza Sans" w:cs="Arial"/>
          <w:kern w:val="0"/>
          <w:sz w:val="18"/>
          <w:szCs w:val="18"/>
        </w:rPr>
        <w:t xml:space="preserve">dostavil </w:t>
      </w:r>
      <w:r w:rsidRPr="00073102">
        <w:rPr>
          <w:rFonts w:ascii="Univerza Sans" w:eastAsia="Calibri" w:hAnsi="Univerza Sans" w:cs="Arial"/>
          <w:kern w:val="0"/>
          <w:sz w:val="18"/>
          <w:szCs w:val="18"/>
        </w:rPr>
        <w:t xml:space="preserve">in predal v uporabo (vključno z uspešno primopredajo) najkasneje </w:t>
      </w:r>
      <w:r w:rsidR="00862B39" w:rsidRPr="00073102">
        <w:rPr>
          <w:rFonts w:ascii="Univerza Sans" w:eastAsia="Calibri" w:hAnsi="Univerza Sans" w:cs="Arial"/>
          <w:kern w:val="0"/>
          <w:sz w:val="18"/>
          <w:szCs w:val="18"/>
        </w:rPr>
        <w:t xml:space="preserve">v roku </w:t>
      </w:r>
      <w:r w:rsidR="00862B39" w:rsidRPr="00073102">
        <w:rPr>
          <w:rFonts w:ascii="Univerza Sans" w:eastAsia="Calibri" w:hAnsi="Univerza Sans" w:cs="Arial"/>
          <w:b/>
          <w:kern w:val="0"/>
          <w:sz w:val="18"/>
          <w:szCs w:val="18"/>
        </w:rPr>
        <w:t>70 dni od</w:t>
      </w:r>
      <w:r w:rsidR="00073102" w:rsidRPr="00073102">
        <w:rPr>
          <w:rFonts w:ascii="Univerza Sans" w:eastAsia="Calibri" w:hAnsi="Univerza Sans" w:cs="Arial"/>
          <w:b/>
          <w:kern w:val="0"/>
          <w:sz w:val="18"/>
          <w:szCs w:val="18"/>
        </w:rPr>
        <w:t xml:space="preserve"> obojestranskega</w:t>
      </w:r>
      <w:r w:rsidR="00862B39" w:rsidRPr="00073102">
        <w:rPr>
          <w:rFonts w:ascii="Univerza Sans" w:eastAsia="Calibri" w:hAnsi="Univerza Sans" w:cs="Arial"/>
          <w:b/>
          <w:kern w:val="0"/>
          <w:sz w:val="18"/>
          <w:szCs w:val="18"/>
        </w:rPr>
        <w:t xml:space="preserve"> podpisa pogodbe</w:t>
      </w:r>
      <w:r w:rsidRPr="00073102">
        <w:rPr>
          <w:rFonts w:ascii="Univerza Sans" w:eastAsia="Calibri" w:hAnsi="Univerza Sans" w:cs="Arial"/>
          <w:kern w:val="0"/>
          <w:sz w:val="18"/>
          <w:szCs w:val="18"/>
        </w:rPr>
        <w:t>.</w:t>
      </w:r>
    </w:p>
    <w:p w14:paraId="5E7ABFEF" w14:textId="7468A542" w:rsidR="001F79F9"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rok se lahko spremeni le v primeru nastopa višje sile</w:t>
      </w:r>
      <w:r w:rsidR="001F79F9" w:rsidRPr="00826809">
        <w:rPr>
          <w:rFonts w:ascii="Univerza Sans" w:eastAsia="Calibri" w:hAnsi="Univerza Sans" w:cs="Arial"/>
          <w:kern w:val="0"/>
          <w:sz w:val="18"/>
          <w:szCs w:val="18"/>
        </w:rPr>
        <w:t xml:space="preserve"> (za čas trajanja višje sile) </w:t>
      </w:r>
      <w:r w:rsidR="002E7FDD" w:rsidRPr="00826809">
        <w:rPr>
          <w:rFonts w:ascii="Univerza Sans" w:eastAsia="Calibri" w:hAnsi="Univerza Sans" w:cs="Arial"/>
          <w:kern w:val="0"/>
          <w:sz w:val="18"/>
          <w:szCs w:val="18"/>
        </w:rPr>
        <w:t xml:space="preserve">ali </w:t>
      </w:r>
      <w:r w:rsidR="001F79F9" w:rsidRPr="00826809">
        <w:rPr>
          <w:rFonts w:ascii="Univerza Sans" w:eastAsia="Calibri" w:hAnsi="Univerza Sans" w:cs="Arial"/>
          <w:kern w:val="0"/>
          <w:sz w:val="18"/>
          <w:szCs w:val="18"/>
        </w:rPr>
        <w:t xml:space="preserve">razlogov na strani naročnika. </w:t>
      </w:r>
    </w:p>
    <w:p w14:paraId="084B0C52" w14:textId="13B5692C" w:rsidR="007F7A53"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Naročnik lahko dobavitelju v primeru zamude pri dobavi blaga, ki ni posledica razlo</w:t>
      </w:r>
      <w:r w:rsidRPr="006D6BBF">
        <w:rPr>
          <w:rFonts w:ascii="Univerza Sans" w:eastAsia="Calibri" w:hAnsi="Univerza Sans" w:cs="Arial"/>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 xml:space="preserve">Naročnik lahko razdre pogodbo, če zaradi zakasnitve ali napak pri dobavi z nakupom ne bi več uresničil namena, ki ga je zasledoval. </w:t>
      </w:r>
    </w:p>
    <w:p w14:paraId="25557BC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
          <w:kern w:val="0"/>
          <w:sz w:val="18"/>
          <w:szCs w:val="18"/>
        </w:rPr>
        <w:t>PRIMOPREDAJA</w:t>
      </w:r>
    </w:p>
    <w:p w14:paraId="5B79540F" w14:textId="77777777" w:rsidR="007F7A53" w:rsidRPr="00826809"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lastRenderedPageBreak/>
        <w:t>člen</w:t>
      </w:r>
    </w:p>
    <w:p w14:paraId="589A9F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Ob dobavi mora dobavitelj hkrati z blagom naročniku izročiti tudi:</w:t>
      </w:r>
    </w:p>
    <w:p w14:paraId="30299B5A"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pravilno izpolnjeno dobavnico,</w:t>
      </w:r>
    </w:p>
    <w:p w14:paraId="4739A2E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tehnično dokumentacijo in navodila za uporabo,</w:t>
      </w:r>
    </w:p>
    <w:p w14:paraId="092BAEF9" w14:textId="77777777" w:rsidR="007F7A53" w:rsidRPr="00F46963"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6963">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podpisane in žigosane garancijske dokumente,</w:t>
      </w:r>
    </w:p>
    <w:p w14:paraId="2C1C882E" w14:textId="50CB5504"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druge potrebne dokumente (ateste, licence, certifikate, …)</w:t>
      </w:r>
      <w:r w:rsidR="003A4AD4" w:rsidRPr="00826809">
        <w:rPr>
          <w:rFonts w:ascii="Univerza Sans" w:eastAsia="Calibri" w:hAnsi="Univerza Sans" w:cs="Arial"/>
          <w:kern w:val="0"/>
          <w:sz w:val="18"/>
          <w:szCs w:val="18"/>
          <w:lang w:eastAsia="sl-SI"/>
        </w:rPr>
        <w:t>.</w:t>
      </w:r>
    </w:p>
    <w:p w14:paraId="238955A5" w14:textId="77777777" w:rsidR="003A4AD4" w:rsidRPr="00826809" w:rsidRDefault="003A4AD4" w:rsidP="003A4AD4">
      <w:pPr>
        <w:widowControl/>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p>
    <w:p w14:paraId="09708AFC" w14:textId="77777777" w:rsidR="007F7A53" w:rsidRPr="00826809" w:rsidRDefault="007F7A53" w:rsidP="007F7A53">
      <w:pPr>
        <w:suppressAutoHyphens w:val="0"/>
        <w:autoSpaceDN/>
        <w:spacing w:after="200"/>
        <w:jc w:val="both"/>
        <w:textAlignment w:val="auto"/>
        <w:rPr>
          <w:rFonts w:ascii="Univerza Sans" w:hAnsi="Univerza Sans" w:cs="Arial"/>
          <w:kern w:val="0"/>
          <w:sz w:val="18"/>
          <w:szCs w:val="18"/>
        </w:rPr>
      </w:pPr>
      <w:r w:rsidRPr="00826809">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826809"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826809"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OBVEZNOSTI NAROČNIKA</w:t>
      </w:r>
    </w:p>
    <w:p w14:paraId="5589CEE9"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826809">
        <w:rPr>
          <w:rFonts w:ascii="Univerza Sans" w:eastAsia="Times New Roman" w:hAnsi="Univerza Sans" w:cs="Arial"/>
          <w:sz w:val="18"/>
          <w:szCs w:val="18"/>
          <w:lang w:eastAsia="zh-CN"/>
        </w:rPr>
        <w:t>člen</w:t>
      </w:r>
    </w:p>
    <w:p w14:paraId="22D3AFD7" w14:textId="77777777" w:rsidR="007F7A53" w:rsidRPr="00826809"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826809">
        <w:rPr>
          <w:rFonts w:ascii="Univerza Sans" w:eastAsia="Arial Unicode MS" w:hAnsi="Univerza Sans" w:cs="Arial"/>
          <w:spacing w:val="2"/>
          <w:kern w:val="0"/>
          <w:sz w:val="18"/>
          <w:szCs w:val="18"/>
        </w:rPr>
        <w:t>Naročnik se zavezuje:</w:t>
      </w:r>
    </w:p>
    <w:p w14:paraId="2E0D93DD"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dobavitelju omogočiti izvedbo del po tej pogodbi,</w:t>
      </w:r>
    </w:p>
    <w:p w14:paraId="252969D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spremljati in nadzirati izvajanje pogodbeno dogovorjeni del,</w:t>
      </w:r>
    </w:p>
    <w:p w14:paraId="40CD161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izpolniti svoje obveznosti po tej pogodbi</w:t>
      </w:r>
      <w:r w:rsidRPr="00826809">
        <w:rPr>
          <w:rFonts w:ascii="Univerza Sans" w:eastAsia="Arial Unicode MS" w:hAnsi="Univerza Sans" w:cs="Arial"/>
          <w:kern w:val="0"/>
          <w:sz w:val="18"/>
          <w:szCs w:val="18"/>
          <w:lang w:eastAsia="sl-SI"/>
        </w:rPr>
        <w:t>.</w:t>
      </w:r>
    </w:p>
    <w:p w14:paraId="2C6BA0AA"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OBVEZNOSTI DOBAVITELJA</w:t>
      </w:r>
    </w:p>
    <w:p w14:paraId="37FF60CA"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B3106B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826809" w:rsidRDefault="007F7A53" w:rsidP="007F7A53">
      <w:pPr>
        <w:suppressAutoHyphens w:val="0"/>
        <w:autoSpaceDN/>
        <w:ind w:right="-132"/>
        <w:textAlignment w:val="auto"/>
        <w:rPr>
          <w:rFonts w:ascii="Univerza Sans" w:hAnsi="Univerza Sans" w:cs="Arial"/>
          <w:kern w:val="0"/>
          <w:sz w:val="18"/>
          <w:szCs w:val="18"/>
          <w:lang w:eastAsia="sl-SI"/>
        </w:rPr>
      </w:pPr>
      <w:r w:rsidRPr="00826809">
        <w:rPr>
          <w:rFonts w:ascii="Univerza Sans" w:eastAsia="Arial Unicode MS" w:hAnsi="Univerza Sans" w:cs="Arial"/>
          <w:kern w:val="0"/>
          <w:sz w:val="18"/>
          <w:szCs w:val="18"/>
        </w:rPr>
        <w:t>Dobavitelj se zavezuje:</w:t>
      </w:r>
    </w:p>
    <w:p w14:paraId="37C262B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lastRenderedPageBreak/>
        <w:t>popraviti oz. povrniti vso škodo, ki bi nastala zaradi napak pri vgradnji opreme, po splošnih pravilih odškodninskega prava,</w:t>
      </w:r>
    </w:p>
    <w:p w14:paraId="3830805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izvesti usposabljanje na mestu</w:t>
      </w:r>
      <w:r w:rsidRPr="00826809">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zagotavljati servis in rezervne dele ves čas trajanja garancijskega in pogarancijskega obdobja,</w:t>
      </w:r>
    </w:p>
    <w:p w14:paraId="373C248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826809"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6E9AD9B9" w:rsidR="007F7A53" w:rsidRPr="00826809"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471511B7" w14:textId="77777777" w:rsidR="00BB5049" w:rsidRPr="00826809" w:rsidRDefault="00BB5049" w:rsidP="00BB504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BA8619A" w14:textId="77777777" w:rsidR="00F1737E" w:rsidRDefault="00F1737E" w:rsidP="00F1737E">
      <w:pPr>
        <w:widowControl/>
        <w:spacing w:after="0" w:line="276" w:lineRule="auto"/>
        <w:ind w:right="6"/>
        <w:jc w:val="both"/>
        <w:rPr>
          <w:rFonts w:ascii="Univerza Sans" w:eastAsia="Arial Unicode MS" w:hAnsi="Univerza Sans" w:cs="Arial"/>
          <w:i/>
          <w:kern w:val="0"/>
          <w:sz w:val="18"/>
          <w:szCs w:val="18"/>
        </w:rPr>
      </w:pPr>
    </w:p>
    <w:p w14:paraId="016DCA4C" w14:textId="6440F949" w:rsidR="00F1737E" w:rsidRPr="00E12233" w:rsidRDefault="00F1737E" w:rsidP="00F1737E">
      <w:pPr>
        <w:widowControl/>
        <w:spacing w:after="0" w:line="276" w:lineRule="auto"/>
        <w:ind w:right="6"/>
        <w:jc w:val="both"/>
        <w:rPr>
          <w:rFonts w:ascii="Univerza Sans" w:eastAsia="Arial Unicode MS" w:hAnsi="Univerza Sans" w:cs="Arial"/>
          <w:i/>
          <w:kern w:val="0"/>
          <w:sz w:val="18"/>
          <w:szCs w:val="18"/>
        </w:rPr>
      </w:pPr>
      <w:r w:rsidRPr="00E12233">
        <w:rPr>
          <w:rFonts w:ascii="Univerza Sans" w:eastAsia="Arial Unicode MS" w:hAnsi="Univerza Sans" w:cs="Arial"/>
          <w:i/>
          <w:kern w:val="0"/>
          <w:sz w:val="18"/>
          <w:szCs w:val="18"/>
        </w:rPr>
        <w:t xml:space="preserve">(Navodilo: Ta člen velja samo v primeru, da </w:t>
      </w:r>
      <w:r>
        <w:rPr>
          <w:rFonts w:ascii="Univerza Sans" w:eastAsia="Arial Unicode MS" w:hAnsi="Univerza Sans" w:cs="Arial"/>
          <w:i/>
          <w:kern w:val="0"/>
          <w:sz w:val="18"/>
          <w:szCs w:val="18"/>
        </w:rPr>
        <w:t>dobavitelj</w:t>
      </w:r>
      <w:r w:rsidRPr="00E12233">
        <w:rPr>
          <w:rFonts w:ascii="Univerza Sans" w:eastAsia="Arial Unicode MS" w:hAnsi="Univerza Sans" w:cs="Arial"/>
          <w:i/>
          <w:kern w:val="0"/>
          <w:sz w:val="18"/>
          <w:szCs w:val="18"/>
        </w:rPr>
        <w:t xml:space="preserve"> nastopa s podizvajalci, v nasprotnem primeru se črta oz. se v tabeli navede, da ponudnik ob sklenitvi pogodbe nima podizvajalcev.)</w:t>
      </w:r>
    </w:p>
    <w:p w14:paraId="6BF670B1"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F1737E" w:rsidRPr="001A4575" w14:paraId="66105E67" w14:textId="77777777" w:rsidTr="00203189">
        <w:tc>
          <w:tcPr>
            <w:tcW w:w="4180" w:type="dxa"/>
            <w:shd w:val="clear" w:color="auto" w:fill="FFFFCC"/>
          </w:tcPr>
          <w:p w14:paraId="684E2126"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Podizvajalec naziv, polni naslov, matična številka, davčna številka in transakcijski račun</w:t>
            </w:r>
          </w:p>
        </w:tc>
        <w:tc>
          <w:tcPr>
            <w:tcW w:w="4772" w:type="dxa"/>
            <w:shd w:val="clear" w:color="auto" w:fill="FFFFCC"/>
          </w:tcPr>
          <w:p w14:paraId="185A94EF"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Dela, ki jih bo izvedel podizvajalec (vrsta del, količina, vrednost kraj izvedbe, rok izvedbe)</w:t>
            </w:r>
          </w:p>
        </w:tc>
      </w:tr>
      <w:tr w:rsidR="00F1737E" w:rsidRPr="001A4575" w14:paraId="3A26230A" w14:textId="77777777" w:rsidTr="00203189">
        <w:tc>
          <w:tcPr>
            <w:tcW w:w="4180" w:type="dxa"/>
          </w:tcPr>
          <w:p w14:paraId="1D027D7F"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p>
        </w:tc>
        <w:tc>
          <w:tcPr>
            <w:tcW w:w="4772" w:type="dxa"/>
          </w:tcPr>
          <w:p w14:paraId="03953015"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Vrsta del: _____________________________</w:t>
            </w:r>
          </w:p>
          <w:p w14:paraId="0D6238EC"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Vrednost del: __________________________</w:t>
            </w:r>
          </w:p>
          <w:p w14:paraId="0C2E7E6B"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Kraj izvedbe: __________________________</w:t>
            </w:r>
          </w:p>
          <w:p w14:paraId="6EB489B0"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Rok izvedbe: __________________________</w:t>
            </w:r>
          </w:p>
          <w:p w14:paraId="1F131555"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Zahteva neposredna plačila: DA   NE</w:t>
            </w:r>
          </w:p>
        </w:tc>
      </w:tr>
    </w:tbl>
    <w:p w14:paraId="641B0335" w14:textId="77777777" w:rsidR="00F1737E" w:rsidRPr="00E12233" w:rsidRDefault="00F1737E" w:rsidP="00F1737E">
      <w:pPr>
        <w:widowControl/>
        <w:spacing w:line="276" w:lineRule="auto"/>
        <w:ind w:right="6"/>
        <w:jc w:val="both"/>
        <w:rPr>
          <w:rFonts w:ascii="Univerza Sans" w:eastAsia="Arial Unicode MS" w:hAnsi="Univerza Sans" w:cs="Arial"/>
          <w:i/>
          <w:kern w:val="0"/>
          <w:sz w:val="18"/>
          <w:szCs w:val="18"/>
        </w:rPr>
      </w:pPr>
      <w:r w:rsidRPr="00E12233">
        <w:rPr>
          <w:rFonts w:ascii="Univerza Sans" w:eastAsia="Arial Unicode MS" w:hAnsi="Univerza Sans" w:cs="Arial"/>
          <w:i/>
          <w:kern w:val="0"/>
          <w:sz w:val="18"/>
          <w:szCs w:val="18"/>
        </w:rPr>
        <w:t>(Navodilo: Zgornji podatki se izpolnijo za vsakega od podizvajalcev, tiste, ki so nominirani v ponudbi, in tudi za naknadno prijavljene.)</w:t>
      </w:r>
    </w:p>
    <w:p w14:paraId="7B56FA84"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Za delo vseh podizvajalcev odgovarja </w:t>
      </w: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enako kot za svoje delo. Naročnikova odobritev, da določen del pogodbenih del izvede podizvajalec, ne odveže izvajalca nobenih pogodbenih obveznosti.</w:t>
      </w:r>
    </w:p>
    <w:p w14:paraId="52D59A3B"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mora med izvajanjem te pogodbe:</w:t>
      </w:r>
    </w:p>
    <w:p w14:paraId="678AA212"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v zvezi s prijavljenimi podizvajalci naročnika obvestiti o morebitnih spremembah informacij iz drugega odstavka 94. člena ZJN-3 in </w:t>
      </w:r>
    </w:p>
    <w:p w14:paraId="4C78882C"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470CCE96" w14:textId="77777777" w:rsidR="00F1737E" w:rsidRPr="001A4575" w:rsidRDefault="00F1737E" w:rsidP="00F1737E">
      <w:pPr>
        <w:widowControl/>
        <w:numPr>
          <w:ilvl w:val="0"/>
          <w:numId w:val="67"/>
        </w:numPr>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in sicer vse najkasneje v petih (5) dneh po spremembi oziroma pred vključitvijo novega podizvajalca. </w:t>
      </w:r>
    </w:p>
    <w:p w14:paraId="515E18B9"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V primeru vključitve novega podizvajalca v dela po tej pogodbi ali zamenjave že vključenega podizvajalca, mora </w:t>
      </w: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naročniku poslati pisni predlog ter mu skupaj s predlogom posredovati:</w:t>
      </w:r>
    </w:p>
    <w:p w14:paraId="21E74EF2"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kontaktne podatke in zakonite zastopnike predlaganega podizvajalca (naziv, polni naslov, matična številka, davčna številka in transakcijski račun, zakoniti zastopniki),</w:t>
      </w:r>
    </w:p>
    <w:p w14:paraId="41CC564E"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če podizvajalec zahteva neposredna plačila, zahtevo in soglasje podizvajalca za neposredna plačila in </w:t>
      </w:r>
    </w:p>
    <w:p w14:paraId="5717D79C"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podatke o vrsti del, količini in vrednosti del, ki jih bo izvedel vsak podizvajalec,</w:t>
      </w:r>
    </w:p>
    <w:p w14:paraId="48B75D61" w14:textId="77777777" w:rsidR="00F1737E" w:rsidRPr="001A4575" w:rsidRDefault="00F1737E" w:rsidP="00F1737E">
      <w:pPr>
        <w:widowControl/>
        <w:numPr>
          <w:ilvl w:val="0"/>
          <w:numId w:val="67"/>
        </w:numPr>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druge obrazce in dokumente, zahtevane z razpisno dokumentacijo. </w:t>
      </w:r>
    </w:p>
    <w:p w14:paraId="3D8626AF" w14:textId="77777777" w:rsidR="00F1737E" w:rsidRPr="001A4575" w:rsidRDefault="00F1737E" w:rsidP="00F1737E">
      <w:pPr>
        <w:widowControl/>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w:t>
      </w:r>
      <w:r w:rsidRPr="001A4575">
        <w:rPr>
          <w:rFonts w:ascii="Univerza Sans" w:eastAsia="Arial Unicode MS" w:hAnsi="Univerza Sans" w:cs="Arial"/>
          <w:kern w:val="0"/>
          <w:sz w:val="18"/>
          <w:szCs w:val="18"/>
        </w:rPr>
        <w:lastRenderedPageBreak/>
        <w:t>izpolnjuje konkretni pogoj oziroma, da je na novo postavljeni podizvajalec takšen, da tudi skupaj z njim izvajalec izpolnjuje zahtevane pogoje za sodelovanje.</w:t>
      </w:r>
    </w:p>
    <w:p w14:paraId="5E86D63F"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75D62472"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p>
    <w:p w14:paraId="33412965" w14:textId="77777777" w:rsidR="00F1737E" w:rsidRPr="001A4575" w:rsidRDefault="00F1737E" w:rsidP="00BB5049">
      <w:pPr>
        <w:widowControl/>
        <w:numPr>
          <w:ilvl w:val="0"/>
          <w:numId w:val="60"/>
        </w:numPr>
        <w:suppressAutoHyphens w:val="0"/>
        <w:autoSpaceDN/>
        <w:spacing w:before="200" w:after="120" w:line="276" w:lineRule="auto"/>
        <w:ind w:right="-130"/>
        <w:contextualSpacing/>
        <w:jc w:val="center"/>
        <w:textAlignment w:val="auto"/>
        <w:rPr>
          <w:rFonts w:ascii="Univerza Sans" w:eastAsia="Times New Roman" w:hAnsi="Univerza Sans" w:cs="Arial"/>
          <w:sz w:val="18"/>
          <w:szCs w:val="18"/>
          <w:lang w:eastAsia="zh-CN"/>
        </w:rPr>
      </w:pPr>
      <w:r w:rsidRPr="001A4575">
        <w:rPr>
          <w:rFonts w:ascii="Univerza Sans" w:eastAsia="Times New Roman" w:hAnsi="Univerza Sans" w:cs="Arial"/>
          <w:sz w:val="18"/>
          <w:szCs w:val="18"/>
          <w:lang w:eastAsia="zh-CN"/>
        </w:rPr>
        <w:t>člen</w:t>
      </w:r>
    </w:p>
    <w:p w14:paraId="65DDC475"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p>
    <w:p w14:paraId="07C6A243" w14:textId="77777777" w:rsidR="00F1737E" w:rsidRPr="005C5B72" w:rsidRDefault="00F1737E" w:rsidP="00F1737E">
      <w:pPr>
        <w:widowControl/>
        <w:spacing w:line="276" w:lineRule="auto"/>
        <w:ind w:right="6"/>
        <w:jc w:val="both"/>
        <w:rPr>
          <w:rFonts w:ascii="Univerza Sans" w:eastAsia="Arial Unicode MS" w:hAnsi="Univerza Sans" w:cs="Arial"/>
          <w:i/>
          <w:kern w:val="0"/>
          <w:sz w:val="18"/>
          <w:szCs w:val="18"/>
        </w:rPr>
      </w:pPr>
      <w:r w:rsidRPr="005C5B72">
        <w:rPr>
          <w:rFonts w:ascii="Univerza Sans" w:eastAsia="Arial Unicode MS" w:hAnsi="Univerza Sans" w:cs="Arial"/>
          <w:i/>
          <w:kern w:val="0"/>
          <w:sz w:val="18"/>
          <w:szCs w:val="18"/>
        </w:rPr>
        <w:t>(Navodilo: Ta člen velja samo v primeru, da izvajalec nastopa s podizvajalci, v nasprotnem primeru se črta oz. se v tabeli navede, da ponudnik ob sklenitvi pogodbe nima podizvajalcev.)</w:t>
      </w:r>
    </w:p>
    <w:p w14:paraId="6A4B8B13"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F235495"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970BB8F"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34D8384A"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65F69B43"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NAČIN IN ROK PLAČILA</w:t>
      </w:r>
    </w:p>
    <w:p w14:paraId="40AF55A5" w14:textId="77777777" w:rsidR="007F7A53" w:rsidRPr="00826809" w:rsidRDefault="007F7A53" w:rsidP="00BB5049">
      <w:pPr>
        <w:widowControl/>
        <w:numPr>
          <w:ilvl w:val="0"/>
          <w:numId w:val="60"/>
        </w:numPr>
        <w:suppressAutoHyphens w:val="0"/>
        <w:autoSpaceDN/>
        <w:spacing w:before="200" w:after="120" w:line="276" w:lineRule="auto"/>
        <w:ind w:right="-130"/>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17581E5" w14:textId="2EB87D0F" w:rsidR="007F7A53" w:rsidRPr="00826809"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826809">
        <w:rPr>
          <w:rFonts w:ascii="Univerza Sans" w:eastAsia="Calibri" w:hAnsi="Univerza Sans" w:cs="Arial"/>
          <w:kern w:val="0"/>
          <w:sz w:val="18"/>
          <w:szCs w:val="18"/>
        </w:rPr>
        <w:t>. Izvedeno dobavo po tej pogodbi bo dobavitelj obračunal z izstavitvijo računov</w:t>
      </w:r>
      <w:r w:rsidR="002B50B5" w:rsidRPr="00826809">
        <w:rPr>
          <w:rFonts w:ascii="Univerza Sans" w:eastAsia="Calibri" w:hAnsi="Univerza Sans" w:cs="Arial"/>
          <w:kern w:val="0"/>
          <w:sz w:val="18"/>
          <w:szCs w:val="18"/>
        </w:rPr>
        <w:t xml:space="preserve"> za vsak sklop</w:t>
      </w:r>
      <w:r w:rsidR="00925387" w:rsidRPr="00826809">
        <w:rPr>
          <w:rFonts w:ascii="Univerza Sans" w:eastAsia="Calibri" w:hAnsi="Univerza Sans" w:cs="Arial"/>
          <w:kern w:val="0"/>
          <w:sz w:val="18"/>
          <w:szCs w:val="18"/>
        </w:rPr>
        <w:t xml:space="preserve"> posebej</w:t>
      </w:r>
      <w:r w:rsidR="000267EA" w:rsidRPr="00826809">
        <w:rPr>
          <w:rFonts w:ascii="Univerza Sans" w:eastAsia="Calibri" w:hAnsi="Univerza Sans" w:cs="Arial"/>
          <w:kern w:val="0"/>
          <w:sz w:val="18"/>
          <w:szCs w:val="18"/>
        </w:rPr>
        <w:t>, ki ju bo izstavil naročniku.</w:t>
      </w:r>
    </w:p>
    <w:p w14:paraId="3404F7B2" w14:textId="770FE188" w:rsidR="007F7A53" w:rsidRPr="00826809"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826809">
        <w:rPr>
          <w:rFonts w:ascii="Univerza Sans" w:eastAsia="Times New Roman" w:hAnsi="Univerza Sans" w:cs="Arial"/>
          <w:kern w:val="0"/>
          <w:sz w:val="18"/>
          <w:szCs w:val="18"/>
        </w:rPr>
        <w:t xml:space="preserve">Dobavitelj izstavi naročniku e-račun prek spletne aplikacije </w:t>
      </w:r>
      <w:proofErr w:type="spellStart"/>
      <w:r w:rsidRPr="00826809">
        <w:rPr>
          <w:rFonts w:ascii="Univerza Sans" w:eastAsia="Times New Roman" w:hAnsi="Univerza Sans" w:cs="Arial"/>
          <w:kern w:val="0"/>
          <w:sz w:val="18"/>
          <w:szCs w:val="18"/>
        </w:rPr>
        <w:t>UJPnet</w:t>
      </w:r>
      <w:proofErr w:type="spellEnd"/>
      <w:r w:rsidRPr="00826809">
        <w:rPr>
          <w:rFonts w:ascii="Univerza Sans" w:eastAsia="Times New Roman" w:hAnsi="Univerza Sans" w:cs="Arial"/>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5" w:name="_Hlk116471473"/>
    </w:p>
    <w:bookmarkEnd w:id="15"/>
    <w:p w14:paraId="3D9F48C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E5A381A"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poravnal svoje obveznosti do dobavitelja po tej pogodbi na podlagi pravilno izstavljenega računa, ki ga dobavitelj izstavi v roku 8 dni po dobavi in </w:t>
      </w:r>
      <w:r w:rsidR="008E0950" w:rsidRPr="00826809">
        <w:rPr>
          <w:rFonts w:ascii="Univerza Sans" w:eastAsia="Calibri" w:hAnsi="Univerza Sans" w:cs="Arial"/>
          <w:kern w:val="0"/>
          <w:sz w:val="18"/>
          <w:szCs w:val="18"/>
        </w:rPr>
        <w:t>dostavi</w:t>
      </w:r>
      <w:r w:rsidRPr="00826809">
        <w:rPr>
          <w:rFonts w:ascii="Univerza Sans" w:eastAsia="Calibri" w:hAnsi="Univerza Sans" w:cs="Arial"/>
          <w:kern w:val="0"/>
          <w:sz w:val="18"/>
          <w:szCs w:val="18"/>
        </w:rPr>
        <w:t xml:space="preserve"> opreme ter izvedenem usposabljanju naročnikovih uporabnikov.</w:t>
      </w:r>
      <w:r w:rsidR="00087216" w:rsidRPr="00826809">
        <w:rPr>
          <w:rFonts w:ascii="Univerza Sans" w:eastAsia="Calibri" w:hAnsi="Univerza Sans" w:cs="Arial"/>
          <w:kern w:val="0"/>
          <w:sz w:val="18"/>
          <w:szCs w:val="18"/>
        </w:rPr>
        <w:t xml:space="preserve"> Naročnik je dolžan plačati pogodbeno ceno za opravljeno storitev v 30. dnevnem roku po prejemu pravilno izstavljenega dobaviteljevega računa na transakcijski račun dobavitelja, ki je uradno evidentiran pri AJPES in bo naveden na računu.</w:t>
      </w:r>
    </w:p>
    <w:p w14:paraId="505D238C" w14:textId="05081F85"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plača nesporni del pravilno izstavljenega računa v roku 30 dni od dneva njegovega prejema. Če zadnji dan roka za plačilo sovpada z dnem, ko se po zakonu ne dela, se kot zadnji dan roka šteje naslednji delavnik. Kot dan plačila </w:t>
      </w:r>
      <w:r w:rsidRPr="00826809">
        <w:rPr>
          <w:rFonts w:ascii="Univerza Sans" w:eastAsia="Calibri" w:hAnsi="Univerza Sans" w:cs="Arial"/>
          <w:kern w:val="0"/>
          <w:sz w:val="18"/>
          <w:szCs w:val="18"/>
        </w:rPr>
        <w:lastRenderedPageBreak/>
        <w:t>oziroma izpolnitve obveznosti do dobavitelja se šteje dan, ko naročnik poda nalog za plačilo organizaciji, pri kateri ima svoj transakcijski račun.</w:t>
      </w:r>
    </w:p>
    <w:p w14:paraId="22B796FE" w14:textId="23ADEE4F" w:rsidR="007F7A53" w:rsidRPr="00826809"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rPr>
        <w:t>V primeru plačilne zamude naročnika</w:t>
      </w:r>
      <w:r w:rsidR="0097570E"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lahko dobavitelj obračuna zakonske zamudne obresti skladno z veljavnimi predpisi.</w:t>
      </w:r>
    </w:p>
    <w:p w14:paraId="7828578D" w14:textId="77777777" w:rsidR="007F7A53" w:rsidRPr="00826809" w:rsidRDefault="007F7A53" w:rsidP="00BB504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EB3AEC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826809"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v primerih, navedenih v prejšnjem odstavku, na stroške dobavitelja poveri izvedbo storitve drugemu dobavitelju.</w:t>
      </w:r>
    </w:p>
    <w:p w14:paraId="4A0A14AA"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826809">
        <w:rPr>
          <w:rFonts w:ascii="Univerza Sans" w:eastAsia="Calibri" w:hAnsi="Univerza Sans" w:cs="Arial"/>
          <w:b/>
          <w:bCs/>
          <w:kern w:val="0"/>
          <w:sz w:val="18"/>
          <w:szCs w:val="18"/>
        </w:rPr>
        <w:t>GARANCIJSKO IN POGARANCIJSKO VZDRŽEVANJE</w:t>
      </w:r>
    </w:p>
    <w:p w14:paraId="7FC7A6F4" w14:textId="77777777" w:rsidR="007F7A53" w:rsidRPr="00D31C51" w:rsidRDefault="007F7A53" w:rsidP="00BB504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D31C51">
        <w:rPr>
          <w:rFonts w:ascii="Univerza Sans" w:eastAsia="Times New Roman" w:hAnsi="Univerza Sans" w:cs="Arial"/>
          <w:sz w:val="18"/>
          <w:szCs w:val="18"/>
          <w:lang w:eastAsia="zh-CN"/>
        </w:rPr>
        <w:t>člen</w:t>
      </w:r>
    </w:p>
    <w:p w14:paraId="295CDFBE" w14:textId="6BA44303" w:rsidR="007F7A53" w:rsidRPr="00D31C51" w:rsidRDefault="00CE3DD9"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6" w:name="_Hlk116386822"/>
      <w:r w:rsidRPr="00D31C51">
        <w:rPr>
          <w:rFonts w:ascii="Univerza Sans" w:eastAsia="Calibri" w:hAnsi="Univerza Sans" w:cs="Arial"/>
          <w:kern w:val="0"/>
          <w:sz w:val="18"/>
          <w:szCs w:val="18"/>
        </w:rPr>
        <w:t>/sklop 1</w:t>
      </w:r>
      <w:r w:rsidR="005873E9" w:rsidRPr="00D31C51">
        <w:rPr>
          <w:rFonts w:ascii="Univerza Sans" w:eastAsia="Calibri" w:hAnsi="Univerza Sans" w:cs="Arial"/>
          <w:kern w:val="0"/>
          <w:sz w:val="18"/>
          <w:szCs w:val="18"/>
        </w:rPr>
        <w:t xml:space="preserve"> in sklop</w:t>
      </w:r>
      <w:r w:rsidR="00D83890" w:rsidRPr="00D31C51">
        <w:rPr>
          <w:rFonts w:ascii="Univerza Sans" w:eastAsia="Calibri" w:hAnsi="Univerza Sans" w:cs="Arial"/>
          <w:kern w:val="0"/>
          <w:sz w:val="18"/>
          <w:szCs w:val="18"/>
        </w:rPr>
        <w:t xml:space="preserve"> 2</w:t>
      </w:r>
      <w:r w:rsidRPr="00D31C51">
        <w:rPr>
          <w:rFonts w:ascii="Univerza Sans" w:eastAsia="Calibri" w:hAnsi="Univerza Sans" w:cs="Arial"/>
          <w:kern w:val="0"/>
          <w:sz w:val="18"/>
          <w:szCs w:val="18"/>
        </w:rPr>
        <w:t>/</w:t>
      </w:r>
      <w:r w:rsidR="007F7A53" w:rsidRPr="00D31C51">
        <w:rPr>
          <w:rFonts w:ascii="Univerza Sans" w:eastAsia="Calibri" w:hAnsi="Univerza Sans" w:cs="Arial"/>
          <w:kern w:val="0"/>
          <w:sz w:val="18"/>
          <w:szCs w:val="18"/>
        </w:rPr>
        <w:t xml:space="preserve">Garancijska doba za kakovostno in pravilno delovanje dobavljene opreme po tej pogodbi znaša </w:t>
      </w:r>
      <w:r w:rsidR="00EB63B1" w:rsidRPr="00D31C51">
        <w:rPr>
          <w:rFonts w:ascii="Univerza Sans" w:eastAsia="Calibri" w:hAnsi="Univerza Sans" w:cs="Arial"/>
          <w:b/>
          <w:bCs/>
          <w:kern w:val="0"/>
          <w:sz w:val="18"/>
          <w:szCs w:val="18"/>
        </w:rPr>
        <w:t>2</w:t>
      </w:r>
      <w:r w:rsidR="00786B47" w:rsidRPr="00D31C51">
        <w:rPr>
          <w:rFonts w:ascii="Univerza Sans" w:eastAsia="Calibri" w:hAnsi="Univerza Sans" w:cs="Arial"/>
          <w:b/>
          <w:bCs/>
          <w:kern w:val="0"/>
          <w:sz w:val="18"/>
          <w:szCs w:val="18"/>
        </w:rPr>
        <w:t>4</w:t>
      </w:r>
      <w:r w:rsidR="007F7A53" w:rsidRPr="00D31C51">
        <w:rPr>
          <w:rFonts w:ascii="Univerza Sans" w:eastAsia="Calibri" w:hAnsi="Univerza Sans" w:cs="Arial"/>
          <w:b/>
          <w:bCs/>
          <w:kern w:val="0"/>
          <w:sz w:val="18"/>
          <w:szCs w:val="18"/>
        </w:rPr>
        <w:t xml:space="preserve"> mesecev</w:t>
      </w:r>
      <w:r w:rsidR="00435BAC" w:rsidRPr="00D31C51">
        <w:rPr>
          <w:rFonts w:ascii="Univerza Sans" w:eastAsia="Calibri" w:hAnsi="Univerza Sans" w:cs="Arial"/>
          <w:b/>
          <w:bCs/>
          <w:kern w:val="0"/>
          <w:sz w:val="18"/>
          <w:szCs w:val="18"/>
        </w:rPr>
        <w:t xml:space="preserve"> + 48 mesecev jamstva</w:t>
      </w:r>
      <w:r w:rsidR="007F7A53" w:rsidRPr="00D31C51">
        <w:rPr>
          <w:rFonts w:ascii="Univerza Sans" w:eastAsia="Calibri" w:hAnsi="Univerza Sans" w:cs="Arial"/>
          <w:kern w:val="0"/>
          <w:sz w:val="18"/>
          <w:szCs w:val="18"/>
        </w:rPr>
        <w:t xml:space="preserve"> </w:t>
      </w:r>
      <w:r w:rsidRPr="00D31C51">
        <w:rPr>
          <w:rFonts w:ascii="Univerza Sans" w:eastAsia="Calibri" w:hAnsi="Univerza Sans" w:cs="Arial"/>
          <w:b/>
          <w:bCs/>
          <w:kern w:val="0"/>
          <w:sz w:val="18"/>
          <w:szCs w:val="18"/>
        </w:rPr>
        <w:t xml:space="preserve">oz. </w:t>
      </w:r>
      <w:r w:rsidR="00946C86" w:rsidRPr="00D31C51">
        <w:rPr>
          <w:rFonts w:ascii="Univerza Sans" w:eastAsia="Calibri" w:hAnsi="Univerza Sans" w:cs="Arial"/>
          <w:b/>
          <w:bCs/>
          <w:kern w:val="0"/>
          <w:sz w:val="18"/>
          <w:szCs w:val="18"/>
        </w:rPr>
        <w:t>2.5</w:t>
      </w:r>
      <w:r w:rsidRPr="00D31C51">
        <w:rPr>
          <w:rFonts w:ascii="Univerza Sans" w:eastAsia="Calibri" w:hAnsi="Univerza Sans" w:cs="Arial"/>
          <w:b/>
          <w:bCs/>
          <w:kern w:val="0"/>
          <w:sz w:val="18"/>
          <w:szCs w:val="18"/>
        </w:rPr>
        <w:t xml:space="preserve">00 </w:t>
      </w:r>
      <w:r w:rsidR="00AF1DDB" w:rsidRPr="00D31C51">
        <w:rPr>
          <w:rFonts w:ascii="Univerza Sans" w:eastAsia="Calibri" w:hAnsi="Univerza Sans" w:cs="Arial"/>
          <w:b/>
          <w:bCs/>
          <w:kern w:val="0"/>
          <w:sz w:val="18"/>
          <w:szCs w:val="18"/>
        </w:rPr>
        <w:t xml:space="preserve">delovnih </w:t>
      </w:r>
      <w:r w:rsidRPr="00D31C51">
        <w:rPr>
          <w:rFonts w:ascii="Univerza Sans" w:eastAsia="Calibri" w:hAnsi="Univerza Sans" w:cs="Arial"/>
          <w:b/>
          <w:bCs/>
          <w:kern w:val="0"/>
          <w:sz w:val="18"/>
          <w:szCs w:val="18"/>
        </w:rPr>
        <w:t>ur</w:t>
      </w:r>
      <w:r w:rsidRPr="00D31C51">
        <w:rPr>
          <w:rFonts w:ascii="Univerza Sans" w:eastAsia="Calibri" w:hAnsi="Univerza Sans" w:cs="Arial"/>
          <w:kern w:val="0"/>
          <w:sz w:val="18"/>
          <w:szCs w:val="18"/>
        </w:rPr>
        <w:t xml:space="preserve"> od uspešne primopredaje opreme</w:t>
      </w:r>
      <w:r w:rsidRPr="002E53DA">
        <w:rPr>
          <w:rFonts w:ascii="Univerza Sans" w:eastAsia="Calibri" w:hAnsi="Univerza Sans" w:cs="Arial"/>
          <w:kern w:val="0"/>
          <w:sz w:val="18"/>
          <w:szCs w:val="18"/>
        </w:rPr>
        <w:t xml:space="preserve">. </w:t>
      </w:r>
      <w:r w:rsidR="003E0CCF" w:rsidRPr="002E53DA">
        <w:rPr>
          <w:rFonts w:ascii="Univerza Sans" w:eastAsia="Calibri" w:hAnsi="Univerza Sans" w:cs="Arial"/>
          <w:kern w:val="0"/>
          <w:sz w:val="18"/>
          <w:szCs w:val="18"/>
          <w:u w:val="single"/>
        </w:rPr>
        <w:t xml:space="preserve">Okvara, ki se zgodi do </w:t>
      </w:r>
      <w:r w:rsidR="007723FA" w:rsidRPr="002E53DA">
        <w:rPr>
          <w:rFonts w:ascii="Univerza Sans" w:eastAsia="Calibri" w:hAnsi="Univerza Sans" w:cs="Arial"/>
          <w:kern w:val="0"/>
          <w:sz w:val="18"/>
          <w:szCs w:val="18"/>
          <w:u w:val="single"/>
        </w:rPr>
        <w:t>2.500 delovnih</w:t>
      </w:r>
      <w:r w:rsidR="003E0CCF" w:rsidRPr="002E53DA">
        <w:rPr>
          <w:rFonts w:ascii="Univerza Sans" w:eastAsia="Calibri" w:hAnsi="Univerza Sans" w:cs="Arial"/>
          <w:kern w:val="0"/>
          <w:sz w:val="18"/>
          <w:szCs w:val="18"/>
          <w:u w:val="single"/>
        </w:rPr>
        <w:t xml:space="preserve"> ur, se krije</w:t>
      </w:r>
      <w:r w:rsidR="007723FA" w:rsidRPr="002E53DA">
        <w:rPr>
          <w:rFonts w:ascii="Univerza Sans" w:eastAsia="Calibri" w:hAnsi="Univerza Sans" w:cs="Arial"/>
          <w:kern w:val="0"/>
          <w:sz w:val="18"/>
          <w:szCs w:val="18"/>
          <w:u w:val="single"/>
        </w:rPr>
        <w:t xml:space="preserve"> s strani naročnika</w:t>
      </w:r>
      <w:r w:rsidR="003E0CCF" w:rsidRPr="002E53DA">
        <w:rPr>
          <w:rFonts w:ascii="Univerza Sans" w:eastAsia="Calibri" w:hAnsi="Univerza Sans" w:cs="Arial"/>
          <w:kern w:val="0"/>
          <w:sz w:val="18"/>
          <w:szCs w:val="18"/>
          <w:u w:val="single"/>
        </w:rPr>
        <w:t xml:space="preserve"> glede na </w:t>
      </w:r>
      <w:r w:rsidR="007723FA" w:rsidRPr="002E53DA">
        <w:rPr>
          <w:rFonts w:ascii="Univerza Sans" w:eastAsia="Calibri" w:hAnsi="Univerza Sans" w:cs="Arial"/>
          <w:kern w:val="0"/>
          <w:sz w:val="18"/>
          <w:szCs w:val="18"/>
          <w:u w:val="single"/>
        </w:rPr>
        <w:t xml:space="preserve">razmerje med </w:t>
      </w:r>
      <w:r w:rsidR="003E0CCF" w:rsidRPr="002E53DA">
        <w:rPr>
          <w:rFonts w:ascii="Univerza Sans" w:eastAsia="Calibri" w:hAnsi="Univerza Sans" w:cs="Arial"/>
          <w:kern w:val="0"/>
          <w:sz w:val="18"/>
          <w:szCs w:val="18"/>
          <w:u w:val="single"/>
        </w:rPr>
        <w:t>število</w:t>
      </w:r>
      <w:r w:rsidR="007723FA" w:rsidRPr="002E53DA">
        <w:rPr>
          <w:rFonts w:ascii="Univerza Sans" w:eastAsia="Calibri" w:hAnsi="Univerza Sans" w:cs="Arial"/>
          <w:kern w:val="0"/>
          <w:sz w:val="18"/>
          <w:szCs w:val="18"/>
          <w:u w:val="single"/>
        </w:rPr>
        <w:t>m</w:t>
      </w:r>
      <w:r w:rsidR="003E0CCF" w:rsidRPr="002E53DA">
        <w:rPr>
          <w:rFonts w:ascii="Univerza Sans" w:eastAsia="Calibri" w:hAnsi="Univerza Sans" w:cs="Arial"/>
          <w:kern w:val="0"/>
          <w:sz w:val="18"/>
          <w:szCs w:val="18"/>
          <w:u w:val="single"/>
        </w:rPr>
        <w:t xml:space="preserve"> ur, ki so na stroju opravljene ob času okvare</w:t>
      </w:r>
      <w:r w:rsidR="007723FA" w:rsidRPr="002E53DA">
        <w:rPr>
          <w:rFonts w:ascii="Univerza Sans" w:eastAsia="Calibri" w:hAnsi="Univerza Sans" w:cs="Arial"/>
          <w:kern w:val="0"/>
          <w:sz w:val="18"/>
          <w:szCs w:val="18"/>
          <w:u w:val="single"/>
        </w:rPr>
        <w:t xml:space="preserve"> in zagotovljenim jamstvom, preostanek krije dobavitelj.</w:t>
      </w:r>
    </w:p>
    <w:p w14:paraId="08C76CA8" w14:textId="0124EB57" w:rsidR="00CE3DD9" w:rsidRPr="00BB5049" w:rsidRDefault="00CE3DD9" w:rsidP="00CE3DD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BB5049">
        <w:rPr>
          <w:rFonts w:ascii="Univerza Sans" w:eastAsia="Calibri" w:hAnsi="Univerza Sans" w:cs="Arial"/>
          <w:kern w:val="0"/>
          <w:sz w:val="18"/>
          <w:szCs w:val="18"/>
        </w:rPr>
        <w:t>/sklop 3</w:t>
      </w:r>
      <w:r w:rsidR="00D83890">
        <w:rPr>
          <w:rFonts w:ascii="Univerza Sans" w:eastAsia="Calibri" w:hAnsi="Univerza Sans" w:cs="Arial"/>
          <w:kern w:val="0"/>
          <w:sz w:val="18"/>
          <w:szCs w:val="18"/>
        </w:rPr>
        <w:t xml:space="preserve"> in sklop 4</w:t>
      </w:r>
      <w:r w:rsidRPr="00BB5049">
        <w:rPr>
          <w:rFonts w:ascii="Univerza Sans" w:eastAsia="Calibri" w:hAnsi="Univerza Sans" w:cs="Arial"/>
          <w:kern w:val="0"/>
          <w:sz w:val="18"/>
          <w:szCs w:val="18"/>
        </w:rPr>
        <w:t xml:space="preserve">/Garancijska doba za kakovostno in pravilno delovanje dobavljene opreme po tej pogodbi znaša </w:t>
      </w:r>
      <w:r w:rsidRPr="00BB5049">
        <w:rPr>
          <w:rFonts w:ascii="Univerza Sans" w:eastAsia="Calibri" w:hAnsi="Univerza Sans" w:cs="Arial"/>
          <w:b/>
          <w:bCs/>
          <w:kern w:val="0"/>
          <w:sz w:val="18"/>
          <w:szCs w:val="18"/>
        </w:rPr>
        <w:t>12 mesecev</w:t>
      </w:r>
      <w:r w:rsidRPr="00BB5049">
        <w:rPr>
          <w:rFonts w:ascii="Univerza Sans" w:eastAsia="Calibri" w:hAnsi="Univerza Sans" w:cs="Arial"/>
          <w:kern w:val="0"/>
          <w:sz w:val="18"/>
          <w:szCs w:val="18"/>
        </w:rPr>
        <w:t xml:space="preserve"> od uspešne primopredaje opreme.  </w:t>
      </w:r>
    </w:p>
    <w:p w14:paraId="6B0054A9"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V garancijski dobi dobavitelj skrbi za brezhibno delovanje dobavljene opreme in skladno s tem naročniku v skladu z zahtevami in priporočili proizvajalca zagotavlja brezplačno redno preventivno vzdrževanje opreme</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6"/>
    <w:p w14:paraId="06BCD308" w14:textId="3EDD365A"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Dobavitelj mora v garancijski dobi v primeru okvare in napak na dobavljeni opremi zagotavljati odzivni čas servisa v roku</w:t>
      </w:r>
      <w:r w:rsidR="00DA04D0" w:rsidRPr="00826809">
        <w:rPr>
          <w:rFonts w:ascii="Univerza Sans" w:eastAsia="Calibri" w:hAnsi="Univerza Sans" w:cs="Arial"/>
          <w:kern w:val="0"/>
          <w:sz w:val="18"/>
          <w:szCs w:val="18"/>
        </w:rPr>
        <w:t xml:space="preserve"> </w:t>
      </w:r>
      <w:r w:rsidR="00DA04D0" w:rsidRPr="00BB5049">
        <w:rPr>
          <w:rFonts w:ascii="Univerza Sans" w:eastAsia="Calibri" w:hAnsi="Univerza Sans" w:cs="Arial"/>
          <w:b/>
          <w:kern w:val="0"/>
          <w:sz w:val="18"/>
          <w:szCs w:val="18"/>
        </w:rPr>
        <w:t>dveh (2) delovnih dn</w:t>
      </w:r>
      <w:r w:rsidR="000005D6" w:rsidRPr="00BB5049">
        <w:rPr>
          <w:rFonts w:ascii="Univerza Sans" w:eastAsia="Calibri" w:hAnsi="Univerza Sans" w:cs="Arial"/>
          <w:b/>
          <w:kern w:val="0"/>
          <w:sz w:val="18"/>
          <w:szCs w:val="18"/>
        </w:rPr>
        <w:t>i</w:t>
      </w:r>
      <w:r w:rsidRPr="00BB5049">
        <w:rPr>
          <w:rFonts w:ascii="Univerza Sans" w:eastAsia="Calibri" w:hAnsi="Univerza Sans" w:cs="Arial"/>
          <w:b/>
          <w:kern w:val="0"/>
          <w:sz w:val="18"/>
          <w:szCs w:val="18"/>
        </w:rPr>
        <w:t xml:space="preserve"> </w:t>
      </w:r>
      <w:r w:rsidR="00D7152C" w:rsidRPr="00BB5049">
        <w:rPr>
          <w:rFonts w:ascii="Univerza Sans" w:eastAsia="Calibri" w:hAnsi="Univerza Sans" w:cs="Arial"/>
          <w:b/>
          <w:kern w:val="0"/>
          <w:sz w:val="18"/>
          <w:szCs w:val="18"/>
        </w:rPr>
        <w:t xml:space="preserve">od </w:t>
      </w:r>
      <w:r w:rsidRPr="00BB5049">
        <w:rPr>
          <w:rFonts w:ascii="Univerza Sans" w:eastAsia="Calibri" w:hAnsi="Univerza Sans" w:cs="Arial"/>
          <w:b/>
          <w:kern w:val="0"/>
          <w:sz w:val="18"/>
          <w:szCs w:val="18"/>
        </w:rPr>
        <w:t>prijave napake</w:t>
      </w:r>
      <w:r w:rsidRPr="00826809">
        <w:rPr>
          <w:rFonts w:ascii="Univerza Sans" w:eastAsia="Calibri" w:hAnsi="Univerza Sans" w:cs="Arial"/>
          <w:kern w:val="0"/>
          <w:sz w:val="18"/>
          <w:szCs w:val="18"/>
        </w:rPr>
        <w:t>.</w:t>
      </w:r>
    </w:p>
    <w:p w14:paraId="14F8824C" w14:textId="442A58C3" w:rsidR="007F7A53" w:rsidRPr="00E152B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E152B9">
        <w:rPr>
          <w:rFonts w:ascii="Univerza Sans" w:eastAsia="Calibri" w:hAnsi="Univerza Sans" w:cs="Arial"/>
          <w:kern w:val="0"/>
          <w:sz w:val="18"/>
          <w:szCs w:val="18"/>
        </w:rPr>
        <w:t>Odzivni čas pomeni, da pooblaščeni serviser v navedenem roku</w:t>
      </w:r>
      <w:r w:rsidR="00DA04D0" w:rsidRPr="00E152B9">
        <w:rPr>
          <w:rFonts w:ascii="Univerza Sans" w:eastAsia="Calibri" w:hAnsi="Univerza Sans" w:cs="Arial"/>
          <w:kern w:val="0"/>
          <w:sz w:val="18"/>
          <w:szCs w:val="18"/>
        </w:rPr>
        <w:t xml:space="preserve"> on-</w:t>
      </w:r>
      <w:r w:rsidR="000005D6" w:rsidRPr="00E152B9">
        <w:rPr>
          <w:rFonts w:ascii="Univerza Sans" w:eastAsia="Calibri" w:hAnsi="Univerza Sans" w:cs="Arial"/>
          <w:kern w:val="0"/>
          <w:sz w:val="18"/>
          <w:szCs w:val="18"/>
        </w:rPr>
        <w:t>site</w:t>
      </w:r>
      <w:r w:rsidRPr="00E152B9">
        <w:rPr>
          <w:rFonts w:ascii="Univerza Sans" w:eastAsia="Calibri" w:hAnsi="Univerza Sans" w:cs="Arial"/>
          <w:kern w:val="0"/>
          <w:sz w:val="18"/>
          <w:szCs w:val="18"/>
        </w:rPr>
        <w:t xml:space="preserve"> diagnosticira napako. </w:t>
      </w:r>
      <w:bookmarkStart w:id="17" w:name="_Hlk97732631"/>
      <w:r w:rsidRPr="00E152B9">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1CAB4D6B" w14:textId="50350E3E"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786B47">
        <w:rPr>
          <w:rFonts w:ascii="Univerza Sans" w:eastAsia="Calibri" w:hAnsi="Univerza Sans" w:cs="Arial"/>
          <w:kern w:val="0"/>
          <w:sz w:val="18"/>
          <w:szCs w:val="18"/>
        </w:rPr>
        <w:t>Čas za odpravo napak znaša največ</w:t>
      </w:r>
      <w:bookmarkStart w:id="18" w:name="_Hlk130299658"/>
      <w:r w:rsidR="00ED0B94" w:rsidRPr="00786B47">
        <w:rPr>
          <w:rFonts w:ascii="Univerza Sans" w:eastAsia="Calibri" w:hAnsi="Univerza Sans" w:cs="Arial"/>
          <w:kern w:val="0"/>
          <w:sz w:val="18"/>
          <w:szCs w:val="18"/>
        </w:rPr>
        <w:t xml:space="preserve"> </w:t>
      </w:r>
      <w:r w:rsidR="00BB5049" w:rsidRPr="00786B47">
        <w:rPr>
          <w:rFonts w:ascii="Univerza Sans" w:eastAsia="Calibri" w:hAnsi="Univerza Sans" w:cs="Arial"/>
          <w:b/>
          <w:kern w:val="0"/>
          <w:sz w:val="18"/>
          <w:szCs w:val="18"/>
        </w:rPr>
        <w:t>15</w:t>
      </w:r>
      <w:r w:rsidR="00ED0B94" w:rsidRPr="00786B47">
        <w:rPr>
          <w:rFonts w:ascii="Univerza Sans" w:eastAsia="Calibri" w:hAnsi="Univerza Sans" w:cs="Arial"/>
          <w:b/>
          <w:kern w:val="0"/>
          <w:sz w:val="18"/>
          <w:szCs w:val="18"/>
        </w:rPr>
        <w:t xml:space="preserve"> </w:t>
      </w:r>
      <w:r w:rsidR="000005D6" w:rsidRPr="00786B47">
        <w:rPr>
          <w:rFonts w:ascii="Univerza Sans" w:eastAsia="Calibri" w:hAnsi="Univerza Sans" w:cs="Arial"/>
          <w:b/>
          <w:kern w:val="0"/>
          <w:sz w:val="18"/>
          <w:szCs w:val="18"/>
        </w:rPr>
        <w:t>koledarskih</w:t>
      </w:r>
      <w:r w:rsidRPr="00786B47">
        <w:rPr>
          <w:rFonts w:ascii="Univerza Sans" w:eastAsia="Calibri" w:hAnsi="Univerza Sans" w:cs="Arial"/>
          <w:b/>
          <w:kern w:val="0"/>
          <w:sz w:val="18"/>
          <w:szCs w:val="18"/>
        </w:rPr>
        <w:t xml:space="preserve"> </w:t>
      </w:r>
      <w:bookmarkEnd w:id="18"/>
      <w:r w:rsidRPr="00786B47">
        <w:rPr>
          <w:rFonts w:ascii="Univerza Sans" w:eastAsia="Calibri" w:hAnsi="Univerza Sans" w:cs="Arial"/>
          <w:b/>
          <w:kern w:val="0"/>
          <w:sz w:val="18"/>
          <w:szCs w:val="18"/>
        </w:rPr>
        <w:t>dni</w:t>
      </w:r>
      <w:r w:rsidRPr="00786B47">
        <w:rPr>
          <w:rFonts w:ascii="Univerza Sans" w:eastAsia="Calibri" w:hAnsi="Univerza Sans" w:cs="Arial"/>
          <w:kern w:val="0"/>
          <w:sz w:val="18"/>
          <w:szCs w:val="18"/>
        </w:rPr>
        <w:t>.</w:t>
      </w:r>
      <w:r w:rsidRPr="00826809">
        <w:rPr>
          <w:rFonts w:ascii="Univerza Sans" w:eastAsia="Calibri" w:hAnsi="Univerza Sans" w:cs="Arial"/>
          <w:kern w:val="0"/>
          <w:sz w:val="18"/>
          <w:szCs w:val="18"/>
        </w:rPr>
        <w:t xml:space="preserve"> </w:t>
      </w:r>
      <w:bookmarkStart w:id="19" w:name="_Hlk97732660"/>
      <w:bookmarkEnd w:id="17"/>
    </w:p>
    <w:bookmarkEnd w:id="19"/>
    <w:p w14:paraId="72C5B100"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rPr>
        <w:t xml:space="preserve">Naročnik ne sprejema nikakršnih splošnih pogojev dobavitelja, ki niso skladni z navedenim v tem členu. </w:t>
      </w:r>
      <w:r w:rsidRPr="00826809">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lastRenderedPageBreak/>
        <w:t>Dobavitelj je dolžan pri vzdrževanju naprav v garancijski dobi vgrajevati oziroma uporabljati le originalne nadomestne dele in potrošni material.</w:t>
      </w:r>
    </w:p>
    <w:p w14:paraId="0EE3601C"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V primeru neizpolnitve obveznosti iz tega člena je dobavitelj dolžan naročniku povrniti vso škodo, ki bi jo ta zaradi tega utrpel.</w:t>
      </w:r>
    </w:p>
    <w:p w14:paraId="43EACBA4" w14:textId="77777777" w:rsidR="007F7A53" w:rsidRPr="00826809" w:rsidRDefault="007F7A53" w:rsidP="00BB5049">
      <w:pPr>
        <w:widowControl/>
        <w:numPr>
          <w:ilvl w:val="0"/>
          <w:numId w:val="60"/>
        </w:numPr>
        <w:suppressAutoHyphens w:val="0"/>
        <w:autoSpaceDN/>
        <w:spacing w:before="200" w:after="120" w:line="276" w:lineRule="auto"/>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219338A2" w14:textId="6C687C48"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906D61">
        <w:rPr>
          <w:rFonts w:ascii="Univerza Sans" w:eastAsia="Calibri" w:hAnsi="Univerza Sans" w:cs="Arial"/>
          <w:kern w:val="0"/>
          <w:sz w:val="18"/>
          <w:szCs w:val="18"/>
        </w:rPr>
        <w:t xml:space="preserve">Dobavitelj mora še </w:t>
      </w:r>
      <w:r w:rsidRPr="00906D61">
        <w:rPr>
          <w:rFonts w:ascii="Univerza Sans" w:eastAsia="Calibri" w:hAnsi="Univerza Sans" w:cs="Arial"/>
          <w:b/>
          <w:kern w:val="0"/>
          <w:sz w:val="18"/>
          <w:szCs w:val="18"/>
        </w:rPr>
        <w:t xml:space="preserve">najmanj </w:t>
      </w:r>
      <w:r w:rsidR="00715E28" w:rsidRPr="00906D61">
        <w:rPr>
          <w:rFonts w:ascii="Univerza Sans" w:eastAsia="Calibri" w:hAnsi="Univerza Sans" w:cs="Arial"/>
          <w:b/>
          <w:kern w:val="0"/>
          <w:sz w:val="18"/>
          <w:szCs w:val="18"/>
        </w:rPr>
        <w:t>10</w:t>
      </w:r>
      <w:r w:rsidRPr="00906D61">
        <w:rPr>
          <w:rFonts w:ascii="Univerza Sans" w:eastAsia="Calibri" w:hAnsi="Univerza Sans" w:cs="Arial"/>
          <w:b/>
          <w:kern w:val="0"/>
          <w:sz w:val="18"/>
          <w:szCs w:val="18"/>
        </w:rPr>
        <w:t xml:space="preserve"> let</w:t>
      </w:r>
      <w:r w:rsidRPr="00906D61">
        <w:rPr>
          <w:rFonts w:ascii="Univerza Sans" w:eastAsia="Calibri" w:hAnsi="Univerza Sans" w:cs="Arial"/>
          <w:kern w:val="0"/>
          <w:sz w:val="18"/>
          <w:szCs w:val="18"/>
        </w:rPr>
        <w:t xml:space="preserve"> po</w:t>
      </w:r>
      <w:r w:rsidRPr="00906D61">
        <w:rPr>
          <w:rFonts w:ascii="Univerza Sans" w:eastAsia="Calibri" w:hAnsi="Univerza Sans" w:cs="Arial"/>
          <w:kern w:val="0"/>
          <w:sz w:val="18"/>
          <w:szCs w:val="18"/>
          <w:lang w:eastAsia="sl-SI"/>
        </w:rPr>
        <w:t xml:space="preserve"> izteku garancijske dobe naročniku zagotavljati pooblaščeno servisno službo,</w:t>
      </w:r>
      <w:r w:rsidRPr="00826809">
        <w:rPr>
          <w:rFonts w:ascii="Univerza Sans" w:eastAsia="Calibri" w:hAnsi="Univerza Sans" w:cs="Arial"/>
          <w:kern w:val="0"/>
          <w:sz w:val="18"/>
          <w:szCs w:val="18"/>
          <w:lang w:eastAsia="sl-SI"/>
        </w:rPr>
        <w:t xml:space="preserve"> preko katere bo za naročnika izvajal preventivne servisne preglede in popravila skladno z navodili in priporočili proizvajalca ter originalne rezervne dele (pogarancijsko vzdrževanje)</w:t>
      </w:r>
      <w:r w:rsidRPr="00826809">
        <w:rPr>
          <w:rFonts w:ascii="Univerza Sans" w:eastAsia="Calibri" w:hAnsi="Univerza Sans" w:cs="Arial"/>
          <w:kern w:val="0"/>
          <w:sz w:val="18"/>
          <w:szCs w:val="18"/>
        </w:rPr>
        <w:t xml:space="preserve">. </w:t>
      </w:r>
    </w:p>
    <w:p w14:paraId="27F06177" w14:textId="77777777"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je dolžan pri vzdrževanju naprav v </w:t>
      </w:r>
      <w:proofErr w:type="spellStart"/>
      <w:r w:rsidRPr="00826809">
        <w:rPr>
          <w:rFonts w:ascii="Univerza Sans" w:eastAsia="Calibri" w:hAnsi="Univerza Sans" w:cs="Arial"/>
          <w:kern w:val="0"/>
          <w:sz w:val="18"/>
          <w:szCs w:val="18"/>
        </w:rPr>
        <w:t>pogarancijskem</w:t>
      </w:r>
      <w:proofErr w:type="spellEnd"/>
      <w:r w:rsidRPr="00826809">
        <w:rPr>
          <w:rFonts w:ascii="Univerza Sans" w:eastAsia="Calibri" w:hAnsi="Univerza Sans" w:cs="Arial"/>
          <w:kern w:val="0"/>
          <w:sz w:val="18"/>
          <w:szCs w:val="18"/>
        </w:rPr>
        <w:t xml:space="preserve"> obdobju vgrajevati oziroma uporabljati le originalne nadomestne dele in potrošni material.</w:t>
      </w:r>
    </w:p>
    <w:p w14:paraId="7C1141CF"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lang w:eastAsia="sl-SI"/>
        </w:rPr>
        <w:t>pogodbeno kazen</w:t>
      </w:r>
      <w:r w:rsidRPr="00826809">
        <w:rPr>
          <w:rFonts w:ascii="Univerza Sans" w:eastAsia="Calibri" w:hAnsi="Univerza Sans" w:cs="Arial"/>
          <w:kern w:val="0"/>
          <w:sz w:val="18"/>
          <w:szCs w:val="18"/>
        </w:rPr>
        <w:t xml:space="preserve"> iz spodnjega odstavka</w:t>
      </w:r>
      <w:r w:rsidRPr="00826809">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1CBAA1BE" w:rsidR="007F7A53"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207A1FDB" w14:textId="77777777" w:rsidR="00EA447C" w:rsidRPr="00EA447C" w:rsidRDefault="00EA447C" w:rsidP="002E53DA">
      <w:pPr>
        <w:widowControl/>
        <w:numPr>
          <w:ilvl w:val="0"/>
          <w:numId w:val="60"/>
        </w:numPr>
        <w:suppressAutoHyphens w:val="0"/>
        <w:autoSpaceDN/>
        <w:spacing w:before="200" w:after="120" w:line="276" w:lineRule="auto"/>
        <w:jc w:val="center"/>
        <w:textAlignment w:val="auto"/>
        <w:rPr>
          <w:rFonts w:ascii="Univerza Sans" w:eastAsia="Calibri" w:hAnsi="Univerza Sans" w:cs="Arial"/>
          <w:kern w:val="0"/>
          <w:sz w:val="18"/>
          <w:szCs w:val="18"/>
          <w:lang w:eastAsia="sl-SI"/>
        </w:rPr>
      </w:pPr>
      <w:r w:rsidRPr="00EA447C">
        <w:rPr>
          <w:rFonts w:ascii="Univerza Sans" w:eastAsia="Calibri" w:hAnsi="Univerza Sans" w:cs="Arial"/>
          <w:kern w:val="0"/>
          <w:sz w:val="18"/>
          <w:szCs w:val="18"/>
          <w:lang w:eastAsia="sl-SI"/>
        </w:rPr>
        <w:t>člen</w:t>
      </w:r>
    </w:p>
    <w:p w14:paraId="0824CEA2" w14:textId="30CB7077" w:rsidR="00EA447C" w:rsidRPr="00EA447C" w:rsidRDefault="00EA447C" w:rsidP="00EA447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EA447C">
        <w:rPr>
          <w:rFonts w:ascii="Univerza Sans" w:eastAsia="Calibri" w:hAnsi="Univerza Sans" w:cs="Arial"/>
          <w:kern w:val="0"/>
          <w:sz w:val="18"/>
          <w:szCs w:val="18"/>
        </w:rPr>
        <w:t xml:space="preserve">Dobavitelj bo zagotavljal servisno uro po ceni </w:t>
      </w:r>
      <w:r w:rsidRPr="00EA447C">
        <w:rPr>
          <w:rFonts w:ascii="Univerza Sans" w:eastAsia="Calibri" w:hAnsi="Univerza Sans" w:cs="Arial"/>
          <w:kern w:val="0"/>
          <w:sz w:val="18"/>
          <w:szCs w:val="18"/>
        </w:rPr>
        <w:fldChar w:fldCharType="begin">
          <w:ffData>
            <w:name w:val="Besedilo48"/>
            <w:enabled/>
            <w:calcOnExit w:val="0"/>
            <w:textInput/>
          </w:ffData>
        </w:fldChar>
      </w:r>
      <w:r w:rsidRPr="00EA447C">
        <w:rPr>
          <w:rFonts w:ascii="Univerza Sans" w:eastAsia="Calibri" w:hAnsi="Univerza Sans" w:cs="Arial"/>
          <w:kern w:val="0"/>
          <w:sz w:val="18"/>
          <w:szCs w:val="18"/>
        </w:rPr>
        <w:instrText xml:space="preserve"> FORMTEXT </w:instrText>
      </w:r>
      <w:r w:rsidRPr="00EA447C">
        <w:rPr>
          <w:rFonts w:ascii="Univerza Sans" w:eastAsia="Calibri" w:hAnsi="Univerza Sans" w:cs="Arial"/>
          <w:kern w:val="0"/>
          <w:sz w:val="18"/>
          <w:szCs w:val="18"/>
        </w:rPr>
      </w:r>
      <w:r w:rsidRPr="00EA447C">
        <w:rPr>
          <w:rFonts w:ascii="Univerza Sans" w:eastAsia="Calibri" w:hAnsi="Univerza Sans" w:cs="Arial"/>
          <w:kern w:val="0"/>
          <w:sz w:val="18"/>
          <w:szCs w:val="18"/>
        </w:rPr>
        <w:fldChar w:fldCharType="separate"/>
      </w:r>
      <w:r w:rsidRPr="00EA447C">
        <w:rPr>
          <w:rFonts w:ascii="Univerza Sans" w:eastAsia="Calibri" w:hAnsi="Univerza Sans" w:cs="Arial"/>
          <w:kern w:val="0"/>
          <w:sz w:val="18"/>
          <w:szCs w:val="18"/>
        </w:rPr>
        <w:t> </w:t>
      </w:r>
      <w:r w:rsidRPr="00EA447C">
        <w:rPr>
          <w:rFonts w:ascii="Univerza Sans" w:eastAsia="Calibri" w:hAnsi="Univerza Sans" w:cs="Arial"/>
          <w:kern w:val="0"/>
          <w:sz w:val="18"/>
          <w:szCs w:val="18"/>
        </w:rPr>
        <w:t> </w:t>
      </w:r>
      <w:r w:rsidRPr="00EA447C">
        <w:rPr>
          <w:rFonts w:ascii="Univerza Sans" w:eastAsia="Calibri" w:hAnsi="Univerza Sans" w:cs="Arial"/>
          <w:kern w:val="0"/>
          <w:sz w:val="18"/>
          <w:szCs w:val="18"/>
        </w:rPr>
        <w:t> </w:t>
      </w:r>
      <w:r w:rsidRPr="00EA447C">
        <w:rPr>
          <w:rFonts w:ascii="Univerza Sans" w:eastAsia="Calibri" w:hAnsi="Univerza Sans" w:cs="Arial"/>
          <w:kern w:val="0"/>
          <w:sz w:val="18"/>
          <w:szCs w:val="18"/>
        </w:rPr>
        <w:t> </w:t>
      </w:r>
      <w:r w:rsidRPr="00EA447C">
        <w:rPr>
          <w:rFonts w:ascii="Univerza Sans" w:eastAsia="Calibri" w:hAnsi="Univerza Sans" w:cs="Arial"/>
          <w:kern w:val="0"/>
          <w:sz w:val="18"/>
          <w:szCs w:val="18"/>
        </w:rPr>
        <w:t> </w:t>
      </w:r>
      <w:r w:rsidRPr="00EA447C">
        <w:rPr>
          <w:rFonts w:ascii="Univerza Sans" w:eastAsia="Calibri" w:hAnsi="Univerza Sans" w:cs="Arial"/>
          <w:kern w:val="0"/>
          <w:sz w:val="18"/>
          <w:szCs w:val="18"/>
        </w:rPr>
        <w:fldChar w:fldCharType="end"/>
      </w:r>
      <w:r w:rsidRPr="00EA447C">
        <w:rPr>
          <w:rFonts w:ascii="Univerza Sans" w:eastAsia="Calibri" w:hAnsi="Univerza Sans" w:cs="Arial"/>
          <w:kern w:val="0"/>
          <w:sz w:val="18"/>
          <w:szCs w:val="18"/>
        </w:rPr>
        <w:t xml:space="preserve"> </w:t>
      </w:r>
      <w:r>
        <w:rPr>
          <w:rFonts w:ascii="Univerza Sans" w:eastAsia="Calibri" w:hAnsi="Univerza Sans" w:cs="Arial"/>
          <w:kern w:val="0"/>
          <w:sz w:val="18"/>
          <w:szCs w:val="18"/>
        </w:rPr>
        <w:t xml:space="preserve">€ z DDV </w:t>
      </w:r>
      <w:r w:rsidRPr="00EA447C">
        <w:rPr>
          <w:rFonts w:ascii="Univerza Sans" w:eastAsia="Calibri" w:hAnsi="Univerza Sans" w:cs="Arial"/>
          <w:kern w:val="0"/>
          <w:sz w:val="18"/>
          <w:szCs w:val="18"/>
        </w:rPr>
        <w:t xml:space="preserve">ter prihod na lokacijo po ceni </w:t>
      </w:r>
      <w:r w:rsidRPr="00EA447C">
        <w:rPr>
          <w:rFonts w:ascii="Univerza Sans" w:eastAsia="Calibri" w:hAnsi="Univerza Sans" w:cs="Arial"/>
          <w:kern w:val="0"/>
          <w:sz w:val="18"/>
          <w:szCs w:val="18"/>
        </w:rPr>
        <w:fldChar w:fldCharType="begin">
          <w:ffData>
            <w:name w:val="Besedilo48"/>
            <w:enabled/>
            <w:calcOnExit w:val="0"/>
            <w:textInput/>
          </w:ffData>
        </w:fldChar>
      </w:r>
      <w:r w:rsidRPr="00EA447C">
        <w:rPr>
          <w:rFonts w:ascii="Univerza Sans" w:eastAsia="Calibri" w:hAnsi="Univerza Sans" w:cs="Arial"/>
          <w:kern w:val="0"/>
          <w:sz w:val="18"/>
          <w:szCs w:val="18"/>
        </w:rPr>
        <w:instrText xml:space="preserve"> FORMTEXT </w:instrText>
      </w:r>
      <w:r w:rsidRPr="00EA447C">
        <w:rPr>
          <w:rFonts w:ascii="Univerza Sans" w:eastAsia="Calibri" w:hAnsi="Univerza Sans" w:cs="Arial"/>
          <w:kern w:val="0"/>
          <w:sz w:val="18"/>
          <w:szCs w:val="18"/>
        </w:rPr>
      </w:r>
      <w:r w:rsidRPr="00EA447C">
        <w:rPr>
          <w:rFonts w:ascii="Univerza Sans" w:eastAsia="Calibri" w:hAnsi="Univerza Sans" w:cs="Arial"/>
          <w:kern w:val="0"/>
          <w:sz w:val="18"/>
          <w:szCs w:val="18"/>
        </w:rPr>
        <w:fldChar w:fldCharType="separate"/>
      </w:r>
      <w:r w:rsidRPr="00EA447C">
        <w:rPr>
          <w:rFonts w:ascii="Univerza Sans" w:eastAsia="Calibri" w:hAnsi="Univerza Sans" w:cs="Arial"/>
          <w:kern w:val="0"/>
          <w:sz w:val="18"/>
          <w:szCs w:val="18"/>
        </w:rPr>
        <w:t> </w:t>
      </w:r>
      <w:r w:rsidRPr="00EA447C">
        <w:rPr>
          <w:rFonts w:ascii="Univerza Sans" w:eastAsia="Calibri" w:hAnsi="Univerza Sans" w:cs="Arial"/>
          <w:kern w:val="0"/>
          <w:sz w:val="18"/>
          <w:szCs w:val="18"/>
        </w:rPr>
        <w:t> </w:t>
      </w:r>
      <w:r w:rsidRPr="00EA447C">
        <w:rPr>
          <w:rFonts w:ascii="Univerza Sans" w:eastAsia="Calibri" w:hAnsi="Univerza Sans" w:cs="Arial"/>
          <w:kern w:val="0"/>
          <w:sz w:val="18"/>
          <w:szCs w:val="18"/>
        </w:rPr>
        <w:t> </w:t>
      </w:r>
      <w:r w:rsidRPr="00EA447C">
        <w:rPr>
          <w:rFonts w:ascii="Univerza Sans" w:eastAsia="Calibri" w:hAnsi="Univerza Sans" w:cs="Arial"/>
          <w:kern w:val="0"/>
          <w:sz w:val="18"/>
          <w:szCs w:val="18"/>
        </w:rPr>
        <w:t> </w:t>
      </w:r>
      <w:r w:rsidRPr="00EA447C">
        <w:rPr>
          <w:rFonts w:ascii="Univerza Sans" w:eastAsia="Calibri" w:hAnsi="Univerza Sans" w:cs="Arial"/>
          <w:kern w:val="0"/>
          <w:sz w:val="18"/>
          <w:szCs w:val="18"/>
        </w:rPr>
        <w:t> </w:t>
      </w:r>
      <w:r w:rsidRPr="00EA447C">
        <w:rPr>
          <w:rFonts w:ascii="Univerza Sans" w:eastAsia="Calibri" w:hAnsi="Univerza Sans" w:cs="Arial"/>
          <w:kern w:val="0"/>
          <w:sz w:val="18"/>
          <w:szCs w:val="18"/>
        </w:rPr>
        <w:fldChar w:fldCharType="end"/>
      </w:r>
      <w:r>
        <w:rPr>
          <w:rFonts w:ascii="Univerza Sans" w:eastAsia="Calibri" w:hAnsi="Univerza Sans" w:cs="Arial"/>
          <w:kern w:val="0"/>
          <w:sz w:val="18"/>
          <w:szCs w:val="18"/>
        </w:rPr>
        <w:t xml:space="preserve"> € z DDV</w:t>
      </w:r>
      <w:r w:rsidRPr="00EA447C">
        <w:rPr>
          <w:rFonts w:ascii="Univerza Sans" w:eastAsia="Calibri" w:hAnsi="Univerza Sans" w:cs="Arial"/>
          <w:kern w:val="0"/>
          <w:sz w:val="18"/>
          <w:szCs w:val="18"/>
        </w:rPr>
        <w:t>, Podrobnejše postavke, cene na enoto mere in količine so dogovorjene v ponudbi oz. ponudbenem predračunu dobavitelja, ki je kot priloga št. 1 sestavni del te pogodbe.</w:t>
      </w:r>
    </w:p>
    <w:p w14:paraId="2932F1A7" w14:textId="6B1B3C20"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VIŠJA SILA</w:t>
      </w:r>
    </w:p>
    <w:p w14:paraId="226D4CC4" w14:textId="77777777" w:rsidR="007F7A53" w:rsidRPr="00826809" w:rsidRDefault="007F7A53" w:rsidP="00EA447C">
      <w:pPr>
        <w:widowControl/>
        <w:numPr>
          <w:ilvl w:val="0"/>
          <w:numId w:val="60"/>
        </w:numPr>
        <w:suppressAutoHyphens w:val="0"/>
        <w:autoSpaceDN/>
        <w:spacing w:before="200" w:after="120" w:line="276" w:lineRule="auto"/>
        <w:ind w:right="-130"/>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626BE6A" w14:textId="77777777" w:rsidR="007F7A53" w:rsidRPr="00826809" w:rsidRDefault="007F7A53" w:rsidP="007F7A53">
      <w:pPr>
        <w:widowControl/>
        <w:spacing w:before="12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bCs/>
          <w:kern w:val="0"/>
          <w:sz w:val="18"/>
          <w:szCs w:val="18"/>
        </w:rPr>
        <w:t xml:space="preserve">PREDČASNA ODPOVED / </w:t>
      </w:r>
      <w:r w:rsidRPr="00826809">
        <w:rPr>
          <w:rFonts w:ascii="Univerza Sans" w:eastAsia="Calibri" w:hAnsi="Univerza Sans" w:cs="Arial"/>
          <w:b/>
          <w:kern w:val="0"/>
          <w:sz w:val="18"/>
          <w:szCs w:val="18"/>
        </w:rPr>
        <w:t>RAZDRTJE POGODBE</w:t>
      </w:r>
    </w:p>
    <w:p w14:paraId="72E1983D"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lastRenderedPageBreak/>
        <w:t>člen</w:t>
      </w:r>
    </w:p>
    <w:p w14:paraId="539A5671" w14:textId="77777777" w:rsidR="007F7A53" w:rsidRPr="00826809"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826809"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od pogodbe odstopi v primeru, če (našteto primeroma, a ne izključno):</w:t>
      </w:r>
    </w:p>
    <w:p w14:paraId="22E00D8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krši določila te pogodbe,</w:t>
      </w:r>
    </w:p>
    <w:p w14:paraId="5DDB512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826809" w:rsidRDefault="007F7A53" w:rsidP="002E53DA">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bookmarkStart w:id="20" w:name="_GoBack"/>
      <w:r w:rsidRPr="00826809">
        <w:rPr>
          <w:rFonts w:ascii="Univerza Sans" w:eastAsia="Times New Roman" w:hAnsi="Univerza Sans" w:cs="Arial"/>
          <w:sz w:val="18"/>
          <w:szCs w:val="18"/>
          <w:lang w:eastAsia="zh-CN"/>
        </w:rPr>
        <w:t>člen</w:t>
      </w:r>
    </w:p>
    <w:bookmarkEnd w:id="20"/>
    <w:p w14:paraId="65FEFC7E" w14:textId="77777777" w:rsidR="007F7A53" w:rsidRPr="00826809"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pogodbo predčasno odpove iz naslednjih razlogov:</w:t>
      </w:r>
    </w:p>
    <w:p w14:paraId="02296BBB"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lahko odpove pogodbo tudi brez razloga.</w:t>
      </w:r>
    </w:p>
    <w:p w14:paraId="39046265"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Odpovedni rok znaša 30 dni od uradnega prejema pisne odpovedi s strani dobavitelja ali naročnika.</w:t>
      </w:r>
    </w:p>
    <w:p w14:paraId="783F8D0D" w14:textId="77777777" w:rsidR="007F7A53" w:rsidRPr="00826809" w:rsidRDefault="007F7A53" w:rsidP="002E53DA">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3913117A"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 xml:space="preserve">RAZVEZNI POGOJ </w:t>
      </w:r>
    </w:p>
    <w:p w14:paraId="2510BF4C"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w:t>
      </w:r>
      <w:r w:rsidRPr="00826809">
        <w:rPr>
          <w:rFonts w:ascii="Univerza Sans" w:eastAsia="Times New Roman" w:hAnsi="Univerza Sans" w:cs="Arial"/>
          <w:sz w:val="18"/>
          <w:szCs w:val="18"/>
          <w:lang w:eastAsia="zh-CN"/>
        </w:rPr>
        <w:t>člen</w:t>
      </w:r>
    </w:p>
    <w:p w14:paraId="0E877B70"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w:t>
      </w:r>
      <w:r w:rsidRPr="00826809">
        <w:rPr>
          <w:rFonts w:ascii="Univerza Sans" w:eastAsia="Calibri" w:hAnsi="Univerza Sans" w:cs="Arial"/>
          <w:kern w:val="0"/>
          <w:sz w:val="18"/>
          <w:szCs w:val="18"/>
        </w:rPr>
        <w:lastRenderedPageBreak/>
        <w:t>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PROTIKORUPCIJSKA KLAVZULA</w:t>
      </w:r>
    </w:p>
    <w:p w14:paraId="2783FC54"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člen</w:t>
      </w:r>
    </w:p>
    <w:p w14:paraId="0D73F50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pridobitev posla ali</w:t>
      </w:r>
    </w:p>
    <w:p w14:paraId="5F25560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sklenitev posla pod ugodnejšimi pogoji ali</w:t>
      </w:r>
    </w:p>
    <w:p w14:paraId="36628D8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je nična.</w:t>
      </w:r>
    </w:p>
    <w:p w14:paraId="3A860DFF"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POOBLAŠČENE OSEBE</w:t>
      </w:r>
    </w:p>
    <w:p w14:paraId="43D3C368"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DFC4978" w14:textId="77777777" w:rsidR="007F7A53" w:rsidRPr="00826809" w:rsidRDefault="007F7A53" w:rsidP="007F7A53">
      <w:pPr>
        <w:widowControl/>
        <w:spacing w:after="12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 xml:space="preserve">Skrbnika pogodbe sta: </w:t>
      </w:r>
    </w:p>
    <w:p w14:paraId="429B4E85" w14:textId="77777777" w:rsidR="007F7A53" w:rsidRPr="00826809"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naročnika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r w:rsidRPr="00826809">
        <w:rPr>
          <w:rFonts w:ascii="Univerza Sans" w:eastAsia="Arial Unicode MS" w:hAnsi="Univerza Sans" w:cs="Arial"/>
          <w:sz w:val="18"/>
          <w:szCs w:val="18"/>
          <w:lang w:eastAsia="zh-CN"/>
        </w:rPr>
        <w:t xml:space="preserve">, </w:t>
      </w:r>
    </w:p>
    <w:p w14:paraId="5B201A8F" w14:textId="77777777" w:rsidR="007F7A53" w:rsidRPr="00826809"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dobavitelja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p>
    <w:p w14:paraId="79A7BC68" w14:textId="77777777" w:rsidR="007F7A53" w:rsidRPr="00826809" w:rsidRDefault="007F7A53" w:rsidP="007F7A53">
      <w:pPr>
        <w:widowControl/>
        <w:spacing w:after="20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VAROVANJE POSLOVNIH SKRIVNOSTI</w:t>
      </w:r>
    </w:p>
    <w:p w14:paraId="32F3E788"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0608B9" w14:textId="77777777" w:rsidR="007F7A53" w:rsidRPr="00826809" w:rsidRDefault="007F7A53" w:rsidP="007F7A53">
      <w:pPr>
        <w:spacing w:before="240" w:after="200"/>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Kot poslovno skrivnost je dobavitelj dolžan varovati podatke, s katerimi bi se seznanil pri izvajanju te pogodbe</w:t>
      </w:r>
      <w:r w:rsidRPr="00826809">
        <w:rPr>
          <w:rFonts w:ascii="Univerza Sans" w:eastAsia="Times New Roman" w:hAnsi="Univerza Sans" w:cs="Arial"/>
          <w:sz w:val="18"/>
          <w:szCs w:val="18"/>
        </w:rPr>
        <w:t>, kolikor niso javni skladno z veljavnimi predpisi</w:t>
      </w:r>
      <w:r w:rsidRPr="00826809">
        <w:rPr>
          <w:rFonts w:ascii="Univerza Sans" w:eastAsia="Times New Roman" w:hAnsi="Univerza Sans" w:cs="Arial"/>
          <w:sz w:val="18"/>
          <w:szCs w:val="18"/>
          <w:lang w:eastAsia="zh-CN"/>
        </w:rPr>
        <w:t>.</w:t>
      </w:r>
    </w:p>
    <w:p w14:paraId="4C898383" w14:textId="77777777" w:rsidR="007F7A53" w:rsidRPr="00826809" w:rsidRDefault="007F7A53" w:rsidP="007F7A53">
      <w:pPr>
        <w:widowControl/>
        <w:spacing w:after="20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KONČNE DOLOČBE</w:t>
      </w:r>
    </w:p>
    <w:p w14:paraId="24A6C2F1" w14:textId="77777777" w:rsidR="007F7A53" w:rsidRPr="00826809" w:rsidRDefault="007F7A53" w:rsidP="002E53DA">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C9169C0" w14:textId="77777777" w:rsidR="007F7A53" w:rsidRPr="00826809"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826809">
        <w:rPr>
          <w:rFonts w:ascii="Univerza Sans" w:eastAsia="Times New Roman" w:hAnsi="Univerza Sans" w:cs="Arial"/>
          <w:sz w:val="18"/>
          <w:szCs w:val="18"/>
          <w:lang w:eastAsia="zh-CN"/>
        </w:rPr>
        <w:t xml:space="preserve"> </w:t>
      </w:r>
    </w:p>
    <w:p w14:paraId="6192A831"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4B378B"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lastRenderedPageBreak/>
        <w:t>člen</w:t>
      </w:r>
    </w:p>
    <w:p w14:paraId="221B4DB4"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OSTALA DOLOČILA</w:t>
      </w:r>
    </w:p>
    <w:p w14:paraId="40D7CB42" w14:textId="77777777" w:rsidR="007F7A53" w:rsidRPr="00826809" w:rsidRDefault="007F7A53" w:rsidP="002E53DA">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19D7074" w14:textId="77777777" w:rsidR="007F7A53" w:rsidRPr="00826809"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826809" w:rsidRDefault="007F7A53" w:rsidP="002E53DA">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3D74239" w14:textId="7CE4D0E6"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Arial Unicode MS" w:hAnsi="Univerza Sans" w:cs="Arial"/>
          <w:sz w:val="18"/>
          <w:szCs w:val="18"/>
        </w:rPr>
        <w:t>Pogodba je sklenjena z dnem podpisa obeh pogodbenih strank.</w:t>
      </w:r>
      <w:r w:rsidRPr="00826809">
        <w:rPr>
          <w:rFonts w:ascii="Univerza Sans" w:eastAsia="Calibri" w:hAnsi="Univerza Sans" w:cs="Arial"/>
          <w:kern w:val="0"/>
          <w:sz w:val="18"/>
          <w:szCs w:val="18"/>
          <w:lang w:eastAsia="sl-SI"/>
        </w:rPr>
        <w:t xml:space="preserve"> </w:t>
      </w:r>
    </w:p>
    <w:p w14:paraId="54147C71"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ali</w:t>
      </w:r>
    </w:p>
    <w:p w14:paraId="09D32F2D"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21" w:name="_Hlk78882960"/>
      <w:r w:rsidRPr="00826809">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iCs/>
          <w:kern w:val="0"/>
          <w:sz w:val="18"/>
          <w:szCs w:val="18"/>
          <w:lang w:eastAsia="sl-SI"/>
        </w:rPr>
      </w:pPr>
      <w:r w:rsidRPr="00826809">
        <w:rPr>
          <w:rFonts w:ascii="Univerza Sans" w:eastAsia="Calibri" w:hAnsi="Univerza Sans" w:cs="Arial"/>
          <w:iCs/>
          <w:kern w:val="0"/>
          <w:sz w:val="18"/>
          <w:szCs w:val="18"/>
          <w:lang w:eastAsia="sl-SI"/>
        </w:rPr>
        <w:t>/glede na način podpisa se izbere ustrezno besedilo/</w:t>
      </w:r>
    </w:p>
    <w:bookmarkEnd w:id="21"/>
    <w:p w14:paraId="032F7F3A"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352E44A9"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 xml:space="preserve">,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00655BE2"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 xml:space="preserve">Ljubljana,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72B581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2344DB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NAROČNIK:</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p>
    <w:p w14:paraId="4D88FC40" w14:textId="2399D83F"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UNIVERZA V LJUBLJANI</w:t>
      </w:r>
    </w:p>
    <w:p w14:paraId="1B420CE7" w14:textId="60099C83"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Biotehniška fakulteta</w:t>
      </w:r>
    </w:p>
    <w:p w14:paraId="4FF5B1BD" w14:textId="6BC62D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prof. dr. Marina Pintar, dekanja</w:t>
      </w:r>
    </w:p>
    <w:p w14:paraId="1FB085D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Priloga:</w:t>
      </w:r>
    </w:p>
    <w:p w14:paraId="0A031939" w14:textId="77777777" w:rsidR="007F7A53" w:rsidRPr="00826809"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lang w:eastAsia="sl-SI"/>
        </w:rPr>
        <w:t>Priloga št. 1 - ponudba dobavitelja št. …. z dne ….,</w:t>
      </w:r>
    </w:p>
    <w:p w14:paraId="6498729E" w14:textId="77777777" w:rsidR="00D14650" w:rsidRPr="00826809" w:rsidRDefault="00D14650" w:rsidP="000343E8">
      <w:pPr>
        <w:pStyle w:val="Textbody"/>
        <w:rPr>
          <w:rFonts w:ascii="Univerza Sans" w:hAnsi="Univerza Sans" w:cs="Arial"/>
          <w:sz w:val="18"/>
          <w:szCs w:val="18"/>
        </w:rPr>
      </w:pPr>
    </w:p>
    <w:sectPr w:rsidR="00D14650" w:rsidRPr="00826809" w:rsidSect="00434719">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10A4" w14:textId="77777777" w:rsidR="00EA447C" w:rsidRPr="000343E8" w:rsidRDefault="00EA447C">
      <w:pPr>
        <w:spacing w:after="0" w:line="240" w:lineRule="auto"/>
        <w:rPr>
          <w:sz w:val="21"/>
          <w:szCs w:val="21"/>
        </w:rPr>
      </w:pPr>
      <w:r w:rsidRPr="000343E8">
        <w:rPr>
          <w:sz w:val="21"/>
          <w:szCs w:val="21"/>
        </w:rPr>
        <w:separator/>
      </w:r>
    </w:p>
  </w:endnote>
  <w:endnote w:type="continuationSeparator" w:id="0">
    <w:p w14:paraId="2714DF47" w14:textId="77777777" w:rsidR="00EA447C" w:rsidRPr="000343E8" w:rsidRDefault="00EA447C">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panose1 w:val="00000600000000000000"/>
    <w:charset w:val="EE"/>
    <w:family w:val="auto"/>
    <w:pitch w:val="variable"/>
    <w:sig w:usb0="A00000FF" w:usb1="0000A4FB" w:usb2="0000002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6684" w14:textId="3C47A7FA" w:rsidR="00EA447C" w:rsidRPr="001F1003" w:rsidRDefault="00EA447C" w:rsidP="00310099">
    <w:pPr>
      <w:pStyle w:val="Noga"/>
      <w:jc w:val="center"/>
      <w:rPr>
        <w:rFonts w:ascii="Univerza Sans" w:hAnsi="Univerza Sans"/>
        <w:sz w:val="18"/>
        <w:szCs w:val="18"/>
      </w:rPr>
    </w:pPr>
    <w:r w:rsidRPr="001F1003">
      <w:rPr>
        <w:rFonts w:ascii="Univerza Sans" w:hAnsi="Univerza Sans"/>
        <w:sz w:val="18"/>
        <w:szCs w:val="18"/>
      </w:rPr>
      <w:fldChar w:fldCharType="begin"/>
    </w:r>
    <w:r w:rsidRPr="001F1003">
      <w:rPr>
        <w:rFonts w:ascii="Univerza Sans" w:hAnsi="Univerza Sans"/>
        <w:sz w:val="18"/>
        <w:szCs w:val="18"/>
      </w:rPr>
      <w:instrText>PAGE   \* MERGEFORMAT</w:instrText>
    </w:r>
    <w:r w:rsidRPr="001F1003">
      <w:rPr>
        <w:rFonts w:ascii="Univerza Sans" w:hAnsi="Univerza Sans"/>
        <w:sz w:val="18"/>
        <w:szCs w:val="18"/>
      </w:rPr>
      <w:fldChar w:fldCharType="separate"/>
    </w:r>
    <w:r w:rsidRPr="001F1003">
      <w:rPr>
        <w:rFonts w:ascii="Univerza Sans" w:hAnsi="Univerza Sans"/>
        <w:noProof/>
        <w:sz w:val="18"/>
        <w:szCs w:val="18"/>
      </w:rPr>
      <w:t>1</w:t>
    </w:r>
    <w:r w:rsidRPr="001F1003">
      <w:rPr>
        <w:rFonts w:ascii="Univerza Sans" w:hAnsi="Univerza San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3645" w14:textId="77777777" w:rsidR="00EA447C" w:rsidRPr="000343E8" w:rsidRDefault="00EA447C" w:rsidP="006710F8">
    <w:pPr>
      <w:pStyle w:val="Noga"/>
      <w:jc w:val="center"/>
      <w:rPr>
        <w:sz w:val="21"/>
        <w:szCs w:val="21"/>
      </w:rPr>
    </w:pPr>
  </w:p>
  <w:p w14:paraId="734CAFBC" w14:textId="77777777" w:rsidR="00EA447C" w:rsidRPr="000343E8" w:rsidRDefault="00EA447C"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EA447C" w:rsidRPr="000343E8" w:rsidRDefault="00EA447C"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EA447C" w:rsidRPr="000343E8" w:rsidRDefault="00EA447C"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EA447C" w:rsidRPr="000343E8" w:rsidRDefault="00EA447C">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6A8D0" w14:textId="77777777" w:rsidR="00EA447C" w:rsidRPr="000343E8" w:rsidRDefault="00EA447C">
      <w:pPr>
        <w:spacing w:after="0" w:line="240" w:lineRule="auto"/>
        <w:rPr>
          <w:sz w:val="21"/>
          <w:szCs w:val="21"/>
        </w:rPr>
      </w:pPr>
      <w:r w:rsidRPr="000343E8">
        <w:rPr>
          <w:color w:val="000000"/>
          <w:sz w:val="21"/>
          <w:szCs w:val="21"/>
        </w:rPr>
        <w:separator/>
      </w:r>
    </w:p>
  </w:footnote>
  <w:footnote w:type="continuationSeparator" w:id="0">
    <w:p w14:paraId="78F9E988" w14:textId="77777777" w:rsidR="00EA447C" w:rsidRPr="000343E8" w:rsidRDefault="00EA447C">
      <w:pPr>
        <w:spacing w:after="0" w:line="240" w:lineRule="auto"/>
        <w:rPr>
          <w:sz w:val="21"/>
          <w:szCs w:val="21"/>
        </w:rPr>
      </w:pPr>
      <w:r w:rsidRPr="000343E8">
        <w:rPr>
          <w:sz w:val="21"/>
          <w:szCs w:val="21"/>
        </w:rPr>
        <w:continuationSeparator/>
      </w:r>
    </w:p>
  </w:footnote>
  <w:footnote w:id="1">
    <w:p w14:paraId="25CB989E" w14:textId="77777777" w:rsidR="00EA447C" w:rsidRPr="00651BC4" w:rsidRDefault="00EA447C"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5D61" w14:textId="180245FC" w:rsidR="00EA447C" w:rsidRPr="000343E8" w:rsidRDefault="00EA447C" w:rsidP="00E30044">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2A438567" wp14:editId="7B618460">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EA447C" w:rsidRPr="000343E8" w:rsidRDefault="00EA447C">
    <w:pPr>
      <w:pStyle w:val="Glava"/>
      <w:rPr>
        <w:sz w:val="21"/>
        <w:szCs w:val="21"/>
      </w:rPr>
    </w:pPr>
  </w:p>
  <w:p w14:paraId="5E1D04F9" w14:textId="6E5A33B3" w:rsidR="00EA447C" w:rsidRPr="000343E8" w:rsidRDefault="00EA447C">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385D0" w14:textId="0709E9DB" w:rsidR="00EA447C" w:rsidRPr="000343E8" w:rsidRDefault="00EA447C">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EA447C" w:rsidRPr="000343E8" w:rsidRDefault="00EA447C" w:rsidP="006710F8">
    <w:pPr>
      <w:pStyle w:val="Glava"/>
      <w:spacing w:line="240" w:lineRule="auto"/>
      <w:rPr>
        <w:sz w:val="21"/>
        <w:szCs w:val="21"/>
      </w:rPr>
    </w:pPr>
  </w:p>
  <w:p w14:paraId="2894F332" w14:textId="77777777" w:rsidR="00EA447C" w:rsidRPr="000343E8" w:rsidRDefault="00EA447C"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17364F"/>
    <w:multiLevelType w:val="hybridMultilevel"/>
    <w:tmpl w:val="EA54240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E55015D"/>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4"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2"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89C1D33"/>
    <w:multiLevelType w:val="hybridMultilevel"/>
    <w:tmpl w:val="E2BCCA9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9"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2"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5"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4"/>
  </w:num>
  <w:num w:numId="2">
    <w:abstractNumId w:val="30"/>
  </w:num>
  <w:num w:numId="3">
    <w:abstractNumId w:val="41"/>
  </w:num>
  <w:num w:numId="4">
    <w:abstractNumId w:val="56"/>
  </w:num>
  <w:num w:numId="5">
    <w:abstractNumId w:val="23"/>
  </w:num>
  <w:num w:numId="6">
    <w:abstractNumId w:val="40"/>
  </w:num>
  <w:num w:numId="7">
    <w:abstractNumId w:val="61"/>
  </w:num>
  <w:num w:numId="8">
    <w:abstractNumId w:val="35"/>
  </w:num>
  <w:num w:numId="9">
    <w:abstractNumId w:val="37"/>
  </w:num>
  <w:num w:numId="10">
    <w:abstractNumId w:val="54"/>
  </w:num>
  <w:num w:numId="11">
    <w:abstractNumId w:val="71"/>
  </w:num>
  <w:num w:numId="12">
    <w:abstractNumId w:val="38"/>
  </w:num>
  <w:num w:numId="13">
    <w:abstractNumId w:val="18"/>
  </w:num>
  <w:num w:numId="14">
    <w:abstractNumId w:val="69"/>
  </w:num>
  <w:num w:numId="15">
    <w:abstractNumId w:val="67"/>
  </w:num>
  <w:num w:numId="16">
    <w:abstractNumId w:val="66"/>
  </w:num>
  <w:num w:numId="17">
    <w:abstractNumId w:val="42"/>
  </w:num>
  <w:num w:numId="18">
    <w:abstractNumId w:val="15"/>
  </w:num>
  <w:num w:numId="19">
    <w:abstractNumId w:val="45"/>
  </w:num>
  <w:num w:numId="20">
    <w:abstractNumId w:val="43"/>
  </w:num>
  <w:num w:numId="21">
    <w:abstractNumId w:val="36"/>
  </w:num>
  <w:num w:numId="22">
    <w:abstractNumId w:val="39"/>
  </w:num>
  <w:num w:numId="23">
    <w:abstractNumId w:val="0"/>
  </w:num>
  <w:num w:numId="24">
    <w:abstractNumId w:val="52"/>
  </w:num>
  <w:num w:numId="25">
    <w:abstractNumId w:val="24"/>
  </w:num>
  <w:num w:numId="26">
    <w:abstractNumId w:val="6"/>
  </w:num>
  <w:num w:numId="27">
    <w:abstractNumId w:val="3"/>
  </w:num>
  <w:num w:numId="28">
    <w:abstractNumId w:val="28"/>
  </w:num>
  <w:num w:numId="29">
    <w:abstractNumId w:val="26"/>
  </w:num>
  <w:num w:numId="30">
    <w:abstractNumId w:val="46"/>
  </w:num>
  <w:num w:numId="31">
    <w:abstractNumId w:val="12"/>
  </w:num>
  <w:num w:numId="32">
    <w:abstractNumId w:val="21"/>
  </w:num>
  <w:num w:numId="33">
    <w:abstractNumId w:val="68"/>
  </w:num>
  <w:num w:numId="34">
    <w:abstractNumId w:val="47"/>
  </w:num>
  <w:num w:numId="35">
    <w:abstractNumId w:val="44"/>
  </w:num>
  <w:num w:numId="36">
    <w:abstractNumId w:val="70"/>
  </w:num>
  <w:num w:numId="37">
    <w:abstractNumId w:val="17"/>
  </w:num>
  <w:num w:numId="38">
    <w:abstractNumId w:val="22"/>
  </w:num>
  <w:num w:numId="39">
    <w:abstractNumId w:val="63"/>
  </w:num>
  <w:num w:numId="40">
    <w:abstractNumId w:val="57"/>
  </w:num>
  <w:num w:numId="41">
    <w:abstractNumId w:val="55"/>
  </w:num>
  <w:num w:numId="42">
    <w:abstractNumId w:val="34"/>
  </w:num>
  <w:num w:numId="43">
    <w:abstractNumId w:val="49"/>
  </w:num>
  <w:num w:numId="44">
    <w:abstractNumId w:val="1"/>
  </w:num>
  <w:num w:numId="45">
    <w:abstractNumId w:val="31"/>
  </w:num>
  <w:num w:numId="46">
    <w:abstractNumId w:val="65"/>
  </w:num>
  <w:num w:numId="47">
    <w:abstractNumId w:val="13"/>
  </w:num>
  <w:num w:numId="48">
    <w:abstractNumId w:val="7"/>
  </w:num>
  <w:num w:numId="49">
    <w:abstractNumId w:val="20"/>
  </w:num>
  <w:num w:numId="50">
    <w:abstractNumId w:val="9"/>
  </w:num>
  <w:num w:numId="51">
    <w:abstractNumId w:val="19"/>
  </w:num>
  <w:num w:numId="52">
    <w:abstractNumId w:val="48"/>
  </w:num>
  <w:num w:numId="53">
    <w:abstractNumId w:val="11"/>
  </w:num>
  <w:num w:numId="54">
    <w:abstractNumId w:val="8"/>
  </w:num>
  <w:num w:numId="55">
    <w:abstractNumId w:val="29"/>
  </w:num>
  <w:num w:numId="56">
    <w:abstractNumId w:val="50"/>
  </w:num>
  <w:num w:numId="57">
    <w:abstractNumId w:val="33"/>
  </w:num>
  <w:num w:numId="58">
    <w:abstractNumId w:val="25"/>
  </w:num>
  <w:num w:numId="59">
    <w:abstractNumId w:val="51"/>
  </w:num>
  <w:num w:numId="60">
    <w:abstractNumId w:val="64"/>
  </w:num>
  <w:num w:numId="61">
    <w:abstractNumId w:val="59"/>
  </w:num>
  <w:num w:numId="62">
    <w:abstractNumId w:val="25"/>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5"/>
  </w:num>
  <w:num w:numId="64">
    <w:abstractNumId w:val="60"/>
  </w:num>
  <w:num w:numId="65">
    <w:abstractNumId w:val="53"/>
  </w:num>
  <w:num w:numId="66">
    <w:abstractNumId w:val="32"/>
  </w:num>
  <w:num w:numId="67">
    <w:abstractNumId w:val="2"/>
  </w:num>
  <w:num w:numId="68">
    <w:abstractNumId w:val="16"/>
  </w:num>
  <w:num w:numId="69">
    <w:abstractNumId w:val="62"/>
  </w:num>
  <w:num w:numId="70">
    <w:abstractNumId w:val="10"/>
  </w:num>
  <w:num w:numId="71">
    <w:abstractNumId w:val="27"/>
  </w:num>
  <w:num w:numId="72">
    <w:abstractNumId w:val="58"/>
  </w:num>
  <w:num w:numId="73">
    <w:abstractNumId w:val="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05D6"/>
    <w:rsid w:val="000044A9"/>
    <w:rsid w:val="00005CB0"/>
    <w:rsid w:val="00007840"/>
    <w:rsid w:val="00010F06"/>
    <w:rsid w:val="0001266C"/>
    <w:rsid w:val="00013675"/>
    <w:rsid w:val="0001457E"/>
    <w:rsid w:val="00015AA7"/>
    <w:rsid w:val="00016241"/>
    <w:rsid w:val="000165A1"/>
    <w:rsid w:val="00017AC9"/>
    <w:rsid w:val="00020608"/>
    <w:rsid w:val="00021DB1"/>
    <w:rsid w:val="00023B67"/>
    <w:rsid w:val="0002437B"/>
    <w:rsid w:val="000248D6"/>
    <w:rsid w:val="00026795"/>
    <w:rsid w:val="000267EA"/>
    <w:rsid w:val="000274AD"/>
    <w:rsid w:val="000303E1"/>
    <w:rsid w:val="00031485"/>
    <w:rsid w:val="000333BB"/>
    <w:rsid w:val="000343E8"/>
    <w:rsid w:val="0003798A"/>
    <w:rsid w:val="000414EF"/>
    <w:rsid w:val="0004317A"/>
    <w:rsid w:val="00044D7D"/>
    <w:rsid w:val="0004536A"/>
    <w:rsid w:val="00046D73"/>
    <w:rsid w:val="00046F10"/>
    <w:rsid w:val="000505AE"/>
    <w:rsid w:val="000505ED"/>
    <w:rsid w:val="000542CE"/>
    <w:rsid w:val="00055651"/>
    <w:rsid w:val="0005607C"/>
    <w:rsid w:val="000576D4"/>
    <w:rsid w:val="0006055F"/>
    <w:rsid w:val="000611ED"/>
    <w:rsid w:val="00064716"/>
    <w:rsid w:val="000660FD"/>
    <w:rsid w:val="000661C3"/>
    <w:rsid w:val="000672DE"/>
    <w:rsid w:val="00073102"/>
    <w:rsid w:val="000763A6"/>
    <w:rsid w:val="000768C2"/>
    <w:rsid w:val="0007793F"/>
    <w:rsid w:val="000814ED"/>
    <w:rsid w:val="00083A4B"/>
    <w:rsid w:val="000844D0"/>
    <w:rsid w:val="0008471A"/>
    <w:rsid w:val="0008544A"/>
    <w:rsid w:val="00085F62"/>
    <w:rsid w:val="00086A46"/>
    <w:rsid w:val="00086DB8"/>
    <w:rsid w:val="00087216"/>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4297"/>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6BA0"/>
    <w:rsid w:val="0010791B"/>
    <w:rsid w:val="00107C6F"/>
    <w:rsid w:val="00107EFC"/>
    <w:rsid w:val="00110765"/>
    <w:rsid w:val="00110B67"/>
    <w:rsid w:val="00111822"/>
    <w:rsid w:val="00112833"/>
    <w:rsid w:val="001171A6"/>
    <w:rsid w:val="001211A0"/>
    <w:rsid w:val="00122D78"/>
    <w:rsid w:val="001234B1"/>
    <w:rsid w:val="00125F03"/>
    <w:rsid w:val="00125FA6"/>
    <w:rsid w:val="00127656"/>
    <w:rsid w:val="00132E7D"/>
    <w:rsid w:val="00133805"/>
    <w:rsid w:val="001379B2"/>
    <w:rsid w:val="0014156E"/>
    <w:rsid w:val="00141757"/>
    <w:rsid w:val="00143203"/>
    <w:rsid w:val="00150C67"/>
    <w:rsid w:val="00151AB7"/>
    <w:rsid w:val="00160302"/>
    <w:rsid w:val="001614E9"/>
    <w:rsid w:val="001702A0"/>
    <w:rsid w:val="00175B3F"/>
    <w:rsid w:val="00176186"/>
    <w:rsid w:val="001812DF"/>
    <w:rsid w:val="001823DE"/>
    <w:rsid w:val="001848E0"/>
    <w:rsid w:val="001867CD"/>
    <w:rsid w:val="00191B33"/>
    <w:rsid w:val="0019400F"/>
    <w:rsid w:val="001959BB"/>
    <w:rsid w:val="00196E22"/>
    <w:rsid w:val="0019790D"/>
    <w:rsid w:val="001A183E"/>
    <w:rsid w:val="001A4E8A"/>
    <w:rsid w:val="001A6322"/>
    <w:rsid w:val="001B094F"/>
    <w:rsid w:val="001B4431"/>
    <w:rsid w:val="001C0993"/>
    <w:rsid w:val="001C0D8B"/>
    <w:rsid w:val="001C68B4"/>
    <w:rsid w:val="001D31A5"/>
    <w:rsid w:val="001D331F"/>
    <w:rsid w:val="001D370B"/>
    <w:rsid w:val="001D7D08"/>
    <w:rsid w:val="001D7E06"/>
    <w:rsid w:val="001E0D04"/>
    <w:rsid w:val="001E3FE9"/>
    <w:rsid w:val="001E5C0F"/>
    <w:rsid w:val="001F1003"/>
    <w:rsid w:val="001F3B02"/>
    <w:rsid w:val="001F697A"/>
    <w:rsid w:val="001F79F9"/>
    <w:rsid w:val="002006C4"/>
    <w:rsid w:val="00200761"/>
    <w:rsid w:val="00203189"/>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0492"/>
    <w:rsid w:val="0027105F"/>
    <w:rsid w:val="0027221B"/>
    <w:rsid w:val="00272350"/>
    <w:rsid w:val="00272E41"/>
    <w:rsid w:val="00274B0A"/>
    <w:rsid w:val="00275E78"/>
    <w:rsid w:val="00277F54"/>
    <w:rsid w:val="00282AD4"/>
    <w:rsid w:val="00283BE0"/>
    <w:rsid w:val="00283FE3"/>
    <w:rsid w:val="00285653"/>
    <w:rsid w:val="00286606"/>
    <w:rsid w:val="002869C0"/>
    <w:rsid w:val="00287145"/>
    <w:rsid w:val="002878E9"/>
    <w:rsid w:val="00287A3D"/>
    <w:rsid w:val="00290068"/>
    <w:rsid w:val="00290A8E"/>
    <w:rsid w:val="00290EAE"/>
    <w:rsid w:val="00293845"/>
    <w:rsid w:val="00293E67"/>
    <w:rsid w:val="00294345"/>
    <w:rsid w:val="002947C3"/>
    <w:rsid w:val="0029531C"/>
    <w:rsid w:val="00295469"/>
    <w:rsid w:val="002A16C0"/>
    <w:rsid w:val="002A20E7"/>
    <w:rsid w:val="002A25EF"/>
    <w:rsid w:val="002A5C0A"/>
    <w:rsid w:val="002A60C1"/>
    <w:rsid w:val="002B2271"/>
    <w:rsid w:val="002B50B5"/>
    <w:rsid w:val="002B54AB"/>
    <w:rsid w:val="002B6C09"/>
    <w:rsid w:val="002B6FAD"/>
    <w:rsid w:val="002B7D0C"/>
    <w:rsid w:val="002C0753"/>
    <w:rsid w:val="002C340E"/>
    <w:rsid w:val="002C412B"/>
    <w:rsid w:val="002C5A1F"/>
    <w:rsid w:val="002C6445"/>
    <w:rsid w:val="002D0681"/>
    <w:rsid w:val="002D1D93"/>
    <w:rsid w:val="002D4E53"/>
    <w:rsid w:val="002D5D1E"/>
    <w:rsid w:val="002D6CE6"/>
    <w:rsid w:val="002E53DA"/>
    <w:rsid w:val="002E6065"/>
    <w:rsid w:val="002E7695"/>
    <w:rsid w:val="002E7FDD"/>
    <w:rsid w:val="002F2604"/>
    <w:rsid w:val="002F35A6"/>
    <w:rsid w:val="002F5952"/>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B75"/>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3B23"/>
    <w:rsid w:val="0039405D"/>
    <w:rsid w:val="00394EA0"/>
    <w:rsid w:val="00396E9E"/>
    <w:rsid w:val="00397AA5"/>
    <w:rsid w:val="003A217F"/>
    <w:rsid w:val="003A246D"/>
    <w:rsid w:val="003A4AD4"/>
    <w:rsid w:val="003A4E00"/>
    <w:rsid w:val="003A531F"/>
    <w:rsid w:val="003A6C8D"/>
    <w:rsid w:val="003B14A3"/>
    <w:rsid w:val="003B3869"/>
    <w:rsid w:val="003B5B5F"/>
    <w:rsid w:val="003B6C16"/>
    <w:rsid w:val="003B6F21"/>
    <w:rsid w:val="003C0CE4"/>
    <w:rsid w:val="003C4F25"/>
    <w:rsid w:val="003D6FF7"/>
    <w:rsid w:val="003E0A96"/>
    <w:rsid w:val="003E0CCF"/>
    <w:rsid w:val="003E19A5"/>
    <w:rsid w:val="003F1B85"/>
    <w:rsid w:val="003F2025"/>
    <w:rsid w:val="003F203F"/>
    <w:rsid w:val="003F2898"/>
    <w:rsid w:val="003F3396"/>
    <w:rsid w:val="003F367B"/>
    <w:rsid w:val="003F62A3"/>
    <w:rsid w:val="003F6FE5"/>
    <w:rsid w:val="003F7CA5"/>
    <w:rsid w:val="00400CE3"/>
    <w:rsid w:val="00401405"/>
    <w:rsid w:val="00401D05"/>
    <w:rsid w:val="00402079"/>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4719"/>
    <w:rsid w:val="00435BAC"/>
    <w:rsid w:val="0043677E"/>
    <w:rsid w:val="004402F3"/>
    <w:rsid w:val="0044072B"/>
    <w:rsid w:val="00441C95"/>
    <w:rsid w:val="00442DE9"/>
    <w:rsid w:val="004440DE"/>
    <w:rsid w:val="00444D00"/>
    <w:rsid w:val="004537B4"/>
    <w:rsid w:val="004538A0"/>
    <w:rsid w:val="00455F20"/>
    <w:rsid w:val="004568BA"/>
    <w:rsid w:val="00456F1E"/>
    <w:rsid w:val="00460CB1"/>
    <w:rsid w:val="0046101C"/>
    <w:rsid w:val="00461DE7"/>
    <w:rsid w:val="0046206B"/>
    <w:rsid w:val="00462437"/>
    <w:rsid w:val="004642D8"/>
    <w:rsid w:val="00466EA4"/>
    <w:rsid w:val="004673C0"/>
    <w:rsid w:val="00471155"/>
    <w:rsid w:val="00471573"/>
    <w:rsid w:val="004731B4"/>
    <w:rsid w:val="00474316"/>
    <w:rsid w:val="004757EC"/>
    <w:rsid w:val="00476DC9"/>
    <w:rsid w:val="0048196F"/>
    <w:rsid w:val="0049064C"/>
    <w:rsid w:val="004910FF"/>
    <w:rsid w:val="00492879"/>
    <w:rsid w:val="0049324C"/>
    <w:rsid w:val="004A1132"/>
    <w:rsid w:val="004A1A78"/>
    <w:rsid w:val="004A1DC2"/>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972"/>
    <w:rsid w:val="004F498F"/>
    <w:rsid w:val="004F677A"/>
    <w:rsid w:val="004F67C1"/>
    <w:rsid w:val="004F6B6D"/>
    <w:rsid w:val="0050148F"/>
    <w:rsid w:val="00506257"/>
    <w:rsid w:val="0051173D"/>
    <w:rsid w:val="0051208D"/>
    <w:rsid w:val="00513D39"/>
    <w:rsid w:val="00515E28"/>
    <w:rsid w:val="00516410"/>
    <w:rsid w:val="00521495"/>
    <w:rsid w:val="005344F2"/>
    <w:rsid w:val="00536738"/>
    <w:rsid w:val="00541132"/>
    <w:rsid w:val="00541824"/>
    <w:rsid w:val="00542224"/>
    <w:rsid w:val="0054435C"/>
    <w:rsid w:val="00544FD9"/>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893"/>
    <w:rsid w:val="00565CA5"/>
    <w:rsid w:val="005710EB"/>
    <w:rsid w:val="00571461"/>
    <w:rsid w:val="00572039"/>
    <w:rsid w:val="00573C0E"/>
    <w:rsid w:val="005757AA"/>
    <w:rsid w:val="0058258C"/>
    <w:rsid w:val="00584C83"/>
    <w:rsid w:val="00584E8A"/>
    <w:rsid w:val="00586D19"/>
    <w:rsid w:val="0058707B"/>
    <w:rsid w:val="005873E9"/>
    <w:rsid w:val="00587B12"/>
    <w:rsid w:val="00587ED4"/>
    <w:rsid w:val="00592312"/>
    <w:rsid w:val="005A0017"/>
    <w:rsid w:val="005A3FC4"/>
    <w:rsid w:val="005A5607"/>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E3DDA"/>
    <w:rsid w:val="005E7851"/>
    <w:rsid w:val="005F0382"/>
    <w:rsid w:val="005F1323"/>
    <w:rsid w:val="005F136A"/>
    <w:rsid w:val="005F156F"/>
    <w:rsid w:val="005F1E92"/>
    <w:rsid w:val="005F243E"/>
    <w:rsid w:val="005F2C0D"/>
    <w:rsid w:val="005F2D1F"/>
    <w:rsid w:val="005F5C22"/>
    <w:rsid w:val="005F68E0"/>
    <w:rsid w:val="005F7CE8"/>
    <w:rsid w:val="00604BA5"/>
    <w:rsid w:val="00604FBD"/>
    <w:rsid w:val="00612E03"/>
    <w:rsid w:val="006136D0"/>
    <w:rsid w:val="006154FF"/>
    <w:rsid w:val="00616174"/>
    <w:rsid w:val="0061790A"/>
    <w:rsid w:val="00621F31"/>
    <w:rsid w:val="00622C3F"/>
    <w:rsid w:val="00624FFD"/>
    <w:rsid w:val="006257A1"/>
    <w:rsid w:val="00626BE4"/>
    <w:rsid w:val="00630D0F"/>
    <w:rsid w:val="00630F25"/>
    <w:rsid w:val="00633E9B"/>
    <w:rsid w:val="00641EED"/>
    <w:rsid w:val="00644F55"/>
    <w:rsid w:val="00645FF0"/>
    <w:rsid w:val="00647082"/>
    <w:rsid w:val="006470F4"/>
    <w:rsid w:val="00651BC4"/>
    <w:rsid w:val="00652C3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97211"/>
    <w:rsid w:val="006A20C5"/>
    <w:rsid w:val="006A221C"/>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6BBF"/>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5E28"/>
    <w:rsid w:val="0071698E"/>
    <w:rsid w:val="0071723E"/>
    <w:rsid w:val="007219CC"/>
    <w:rsid w:val="00722EC2"/>
    <w:rsid w:val="00724AFF"/>
    <w:rsid w:val="00724D35"/>
    <w:rsid w:val="0072748D"/>
    <w:rsid w:val="00731788"/>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23FA"/>
    <w:rsid w:val="00773942"/>
    <w:rsid w:val="0077415C"/>
    <w:rsid w:val="00780469"/>
    <w:rsid w:val="00782E8E"/>
    <w:rsid w:val="00783014"/>
    <w:rsid w:val="007847AF"/>
    <w:rsid w:val="00786B47"/>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C71C6"/>
    <w:rsid w:val="007D155F"/>
    <w:rsid w:val="007D171A"/>
    <w:rsid w:val="007D2189"/>
    <w:rsid w:val="007D21D8"/>
    <w:rsid w:val="007D4A5D"/>
    <w:rsid w:val="007D5524"/>
    <w:rsid w:val="007D596C"/>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6095"/>
    <w:rsid w:val="0080798E"/>
    <w:rsid w:val="008148B4"/>
    <w:rsid w:val="00814AB5"/>
    <w:rsid w:val="00816D37"/>
    <w:rsid w:val="0081758F"/>
    <w:rsid w:val="00821749"/>
    <w:rsid w:val="00821C61"/>
    <w:rsid w:val="00822497"/>
    <w:rsid w:val="00823402"/>
    <w:rsid w:val="00823E31"/>
    <w:rsid w:val="00826809"/>
    <w:rsid w:val="00831C40"/>
    <w:rsid w:val="008353F7"/>
    <w:rsid w:val="00835AD3"/>
    <w:rsid w:val="00844E64"/>
    <w:rsid w:val="00846AAB"/>
    <w:rsid w:val="00852C75"/>
    <w:rsid w:val="00854CA0"/>
    <w:rsid w:val="008609F5"/>
    <w:rsid w:val="008615C8"/>
    <w:rsid w:val="00862B39"/>
    <w:rsid w:val="00862F0F"/>
    <w:rsid w:val="00864D23"/>
    <w:rsid w:val="008661B0"/>
    <w:rsid w:val="00874E2F"/>
    <w:rsid w:val="00875598"/>
    <w:rsid w:val="0087567E"/>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C7E37"/>
    <w:rsid w:val="008D50D8"/>
    <w:rsid w:val="008D674E"/>
    <w:rsid w:val="008D72A8"/>
    <w:rsid w:val="008D7759"/>
    <w:rsid w:val="008E0010"/>
    <w:rsid w:val="008E095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056"/>
    <w:rsid w:val="00906AD7"/>
    <w:rsid w:val="00906D61"/>
    <w:rsid w:val="00911AB9"/>
    <w:rsid w:val="00912712"/>
    <w:rsid w:val="00914B9B"/>
    <w:rsid w:val="0091519B"/>
    <w:rsid w:val="00915CD7"/>
    <w:rsid w:val="009208BD"/>
    <w:rsid w:val="00921D34"/>
    <w:rsid w:val="00923A62"/>
    <w:rsid w:val="009246FE"/>
    <w:rsid w:val="009250C2"/>
    <w:rsid w:val="00925387"/>
    <w:rsid w:val="009258B2"/>
    <w:rsid w:val="00925B03"/>
    <w:rsid w:val="00926931"/>
    <w:rsid w:val="009276A1"/>
    <w:rsid w:val="00930CC2"/>
    <w:rsid w:val="00930F98"/>
    <w:rsid w:val="009340C1"/>
    <w:rsid w:val="00934DDF"/>
    <w:rsid w:val="0093575C"/>
    <w:rsid w:val="00936061"/>
    <w:rsid w:val="009361F9"/>
    <w:rsid w:val="00937D33"/>
    <w:rsid w:val="009404BD"/>
    <w:rsid w:val="00943158"/>
    <w:rsid w:val="009452F5"/>
    <w:rsid w:val="0094581A"/>
    <w:rsid w:val="0094645F"/>
    <w:rsid w:val="00946C86"/>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9F6DCF"/>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5B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3651"/>
    <w:rsid w:val="00AC3807"/>
    <w:rsid w:val="00AC4FC1"/>
    <w:rsid w:val="00AC5D5A"/>
    <w:rsid w:val="00AC75BB"/>
    <w:rsid w:val="00AD3C2B"/>
    <w:rsid w:val="00AD4A8A"/>
    <w:rsid w:val="00AD518C"/>
    <w:rsid w:val="00AE0547"/>
    <w:rsid w:val="00AE1041"/>
    <w:rsid w:val="00AE2887"/>
    <w:rsid w:val="00AE3B16"/>
    <w:rsid w:val="00AE74D2"/>
    <w:rsid w:val="00AE750C"/>
    <w:rsid w:val="00AF1DDB"/>
    <w:rsid w:val="00AF265F"/>
    <w:rsid w:val="00AF344D"/>
    <w:rsid w:val="00AF35D7"/>
    <w:rsid w:val="00AF414F"/>
    <w:rsid w:val="00AF73D6"/>
    <w:rsid w:val="00B10559"/>
    <w:rsid w:val="00B118C2"/>
    <w:rsid w:val="00B12309"/>
    <w:rsid w:val="00B21E12"/>
    <w:rsid w:val="00B23DDC"/>
    <w:rsid w:val="00B26398"/>
    <w:rsid w:val="00B306E5"/>
    <w:rsid w:val="00B319AB"/>
    <w:rsid w:val="00B35539"/>
    <w:rsid w:val="00B427D7"/>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B15"/>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7BF"/>
    <w:rsid w:val="00BA3C5A"/>
    <w:rsid w:val="00BA417F"/>
    <w:rsid w:val="00BA5341"/>
    <w:rsid w:val="00BA5A95"/>
    <w:rsid w:val="00BA76EF"/>
    <w:rsid w:val="00BB03AB"/>
    <w:rsid w:val="00BB10CD"/>
    <w:rsid w:val="00BB25D1"/>
    <w:rsid w:val="00BB5049"/>
    <w:rsid w:val="00BB52C1"/>
    <w:rsid w:val="00BB7FAB"/>
    <w:rsid w:val="00BC04B4"/>
    <w:rsid w:val="00BC0AE8"/>
    <w:rsid w:val="00BC2115"/>
    <w:rsid w:val="00BC470C"/>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78C"/>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A9F"/>
    <w:rsid w:val="00C75D34"/>
    <w:rsid w:val="00C76D32"/>
    <w:rsid w:val="00C7730F"/>
    <w:rsid w:val="00C77FC0"/>
    <w:rsid w:val="00C77FC2"/>
    <w:rsid w:val="00C805F2"/>
    <w:rsid w:val="00C81672"/>
    <w:rsid w:val="00C824F0"/>
    <w:rsid w:val="00C900B1"/>
    <w:rsid w:val="00C922A7"/>
    <w:rsid w:val="00C93C31"/>
    <w:rsid w:val="00C941E3"/>
    <w:rsid w:val="00CA1413"/>
    <w:rsid w:val="00CA15C1"/>
    <w:rsid w:val="00CA1789"/>
    <w:rsid w:val="00CA2BB2"/>
    <w:rsid w:val="00CA2DA8"/>
    <w:rsid w:val="00CA3B6D"/>
    <w:rsid w:val="00CA5302"/>
    <w:rsid w:val="00CA6EF1"/>
    <w:rsid w:val="00CB0385"/>
    <w:rsid w:val="00CB1135"/>
    <w:rsid w:val="00CB21AC"/>
    <w:rsid w:val="00CB21B7"/>
    <w:rsid w:val="00CB26D4"/>
    <w:rsid w:val="00CB4289"/>
    <w:rsid w:val="00CB4354"/>
    <w:rsid w:val="00CB63EB"/>
    <w:rsid w:val="00CB771F"/>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3DD9"/>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2A19"/>
    <w:rsid w:val="00D2303B"/>
    <w:rsid w:val="00D25061"/>
    <w:rsid w:val="00D25E02"/>
    <w:rsid w:val="00D26F4F"/>
    <w:rsid w:val="00D27277"/>
    <w:rsid w:val="00D277F6"/>
    <w:rsid w:val="00D27846"/>
    <w:rsid w:val="00D31C51"/>
    <w:rsid w:val="00D31DC7"/>
    <w:rsid w:val="00D326F1"/>
    <w:rsid w:val="00D347BB"/>
    <w:rsid w:val="00D3683A"/>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890"/>
    <w:rsid w:val="00D83ED4"/>
    <w:rsid w:val="00D84D6F"/>
    <w:rsid w:val="00D858CF"/>
    <w:rsid w:val="00D86F62"/>
    <w:rsid w:val="00D90906"/>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152B9"/>
    <w:rsid w:val="00E212C5"/>
    <w:rsid w:val="00E21830"/>
    <w:rsid w:val="00E225DA"/>
    <w:rsid w:val="00E24F65"/>
    <w:rsid w:val="00E25B6B"/>
    <w:rsid w:val="00E2722F"/>
    <w:rsid w:val="00E30044"/>
    <w:rsid w:val="00E30099"/>
    <w:rsid w:val="00E300C1"/>
    <w:rsid w:val="00E322B5"/>
    <w:rsid w:val="00E3710E"/>
    <w:rsid w:val="00E42EBE"/>
    <w:rsid w:val="00E46861"/>
    <w:rsid w:val="00E472DB"/>
    <w:rsid w:val="00E50114"/>
    <w:rsid w:val="00E52C5F"/>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27BF"/>
    <w:rsid w:val="00EA3419"/>
    <w:rsid w:val="00EA447C"/>
    <w:rsid w:val="00EA5DB0"/>
    <w:rsid w:val="00EA6117"/>
    <w:rsid w:val="00EA7146"/>
    <w:rsid w:val="00EB0A26"/>
    <w:rsid w:val="00EB0B22"/>
    <w:rsid w:val="00EB0D95"/>
    <w:rsid w:val="00EB2C48"/>
    <w:rsid w:val="00EB3583"/>
    <w:rsid w:val="00EB4503"/>
    <w:rsid w:val="00EB63B1"/>
    <w:rsid w:val="00EB6AA4"/>
    <w:rsid w:val="00EC5DE9"/>
    <w:rsid w:val="00ED0B94"/>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1CB1"/>
    <w:rsid w:val="00F022DF"/>
    <w:rsid w:val="00F037BC"/>
    <w:rsid w:val="00F04C67"/>
    <w:rsid w:val="00F051E2"/>
    <w:rsid w:val="00F1085D"/>
    <w:rsid w:val="00F13AD5"/>
    <w:rsid w:val="00F1737E"/>
    <w:rsid w:val="00F2154E"/>
    <w:rsid w:val="00F21805"/>
    <w:rsid w:val="00F219DE"/>
    <w:rsid w:val="00F22710"/>
    <w:rsid w:val="00F2571B"/>
    <w:rsid w:val="00F25916"/>
    <w:rsid w:val="00F25CB0"/>
    <w:rsid w:val="00F27CA7"/>
    <w:rsid w:val="00F30C7C"/>
    <w:rsid w:val="00F318C4"/>
    <w:rsid w:val="00F333B1"/>
    <w:rsid w:val="00F348D9"/>
    <w:rsid w:val="00F43138"/>
    <w:rsid w:val="00F432A7"/>
    <w:rsid w:val="00F46963"/>
    <w:rsid w:val="00F51ADE"/>
    <w:rsid w:val="00F51D38"/>
    <w:rsid w:val="00F539A9"/>
    <w:rsid w:val="00F55545"/>
    <w:rsid w:val="00F56A06"/>
    <w:rsid w:val="00F60501"/>
    <w:rsid w:val="00F60F63"/>
    <w:rsid w:val="00F6191D"/>
    <w:rsid w:val="00F64361"/>
    <w:rsid w:val="00F64F26"/>
    <w:rsid w:val="00F65620"/>
    <w:rsid w:val="00F6570E"/>
    <w:rsid w:val="00F6643A"/>
    <w:rsid w:val="00F665C2"/>
    <w:rsid w:val="00F66CEC"/>
    <w:rsid w:val="00F66F13"/>
    <w:rsid w:val="00F67DC5"/>
    <w:rsid w:val="00F701CB"/>
    <w:rsid w:val="00F705E3"/>
    <w:rsid w:val="00F7103E"/>
    <w:rsid w:val="00F71414"/>
    <w:rsid w:val="00F71691"/>
    <w:rsid w:val="00F72CA1"/>
    <w:rsid w:val="00F75F79"/>
    <w:rsid w:val="00F83332"/>
    <w:rsid w:val="00F83991"/>
    <w:rsid w:val="00F84672"/>
    <w:rsid w:val="00F8579D"/>
    <w:rsid w:val="00F857CA"/>
    <w:rsid w:val="00F906C5"/>
    <w:rsid w:val="00F92D8D"/>
    <w:rsid w:val="00F93FA2"/>
    <w:rsid w:val="00F95CAD"/>
    <w:rsid w:val="00F968BE"/>
    <w:rsid w:val="00F96A71"/>
    <w:rsid w:val="00FA14A0"/>
    <w:rsid w:val="00FA49FB"/>
    <w:rsid w:val="00FA4FF9"/>
    <w:rsid w:val="00FB127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41EED"/>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132">
    <w:name w:val="Tabela – mreža132"/>
    <w:basedOn w:val="Navadnatabela"/>
    <w:next w:val="Tabelamrea"/>
    <w:rsid w:val="00F30C7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rsid w:val="0056589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
    <w:name w:val="Tabela – mreža511"/>
    <w:basedOn w:val="Navadnatabela"/>
    <w:next w:val="Tabelamrea"/>
    <w:uiPriority w:val="39"/>
    <w:rsid w:val="0056589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1">
    <w:name w:val="Tabela – mreža11111"/>
    <w:basedOn w:val="Navadnatabela"/>
    <w:next w:val="Tabelamrea"/>
    <w:rsid w:val="0056589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1">
    <w:name w:val="Tabela – mreža5111"/>
    <w:basedOn w:val="Navadnatabela"/>
    <w:next w:val="Tabelamrea"/>
    <w:uiPriority w:val="39"/>
    <w:rsid w:val="0056589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FCEEE-DF4D-465E-9DEE-9B0B1BF0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5685</TotalTime>
  <Pages>19</Pages>
  <Words>6445</Words>
  <Characters>36741</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136</cp:revision>
  <cp:lastPrinted>2020-12-15T10:17:00Z</cp:lastPrinted>
  <dcterms:created xsi:type="dcterms:W3CDTF">2025-03-03T11:19:00Z</dcterms:created>
  <dcterms:modified xsi:type="dcterms:W3CDTF">2026-02-12T09:54:00Z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